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vertAnchor="page" w:horzAnchor="page" w:tblpX="670" w:tblpY="511"/>
        <w:tblOverlap w:val="never"/>
        <w:tblW w:w="9781" w:type="dxa"/>
        <w:tblLayout w:type="fixed"/>
        <w:tblCellMar>
          <w:left w:w="0" w:type="dxa"/>
          <w:right w:w="0" w:type="dxa"/>
        </w:tblCellMar>
        <w:tblLook w:val="04A0" w:firstRow="1" w:lastRow="0" w:firstColumn="1" w:lastColumn="0" w:noHBand="0" w:noVBand="1"/>
      </w:tblPr>
      <w:tblGrid>
        <w:gridCol w:w="7624"/>
        <w:gridCol w:w="2157"/>
      </w:tblGrid>
      <w:tr w:rsidR="001E0FC0" w:rsidRPr="00A40291" w14:paraId="3CDE9057" w14:textId="77777777" w:rsidTr="00952026">
        <w:trPr>
          <w:trHeight w:val="2551"/>
        </w:trPr>
        <w:tc>
          <w:tcPr>
            <w:tcW w:w="7624" w:type="dxa"/>
          </w:tcPr>
          <w:p w14:paraId="1F07933E" w14:textId="77777777" w:rsidR="001E0FC0" w:rsidRPr="00C22F4E" w:rsidRDefault="00B23C57" w:rsidP="00B23C57">
            <w:pPr>
              <w:tabs>
                <w:tab w:val="left" w:pos="2550"/>
              </w:tabs>
            </w:pPr>
            <w:r>
              <w:tab/>
            </w:r>
          </w:p>
        </w:tc>
        <w:bookmarkStart w:id="0" w:name="concdef"/>
        <w:tc>
          <w:tcPr>
            <w:tcW w:w="2157" w:type="dxa"/>
          </w:tcPr>
          <w:p w14:paraId="00A87CC1" w14:textId="3977E846" w:rsidR="00296D28" w:rsidRDefault="00C82255" w:rsidP="00AE0427">
            <w:pPr>
              <w:pStyle w:val="Referentie1ste"/>
              <w:framePr w:wrap="auto" w:vAnchor="margin" w:hAnchor="text" w:xAlign="left" w:yAlign="inline"/>
              <w:suppressOverlap w:val="0"/>
            </w:pPr>
            <w:sdt>
              <w:sdtPr>
                <w:alias w:val="Selecteer Voorlopig, Concept of Definitief"/>
                <w:tag w:val="Selecteer Voorlopig, Concept of Definitief"/>
                <w:id w:val="-1319798547"/>
                <w:placeholder>
                  <w:docPart w:val="B5CDA7FF7E944FA0BE6630CD62878956"/>
                </w:placeholder>
                <w:comboBox>
                  <w:listItem w:displayText="Concept" w:value="Concept"/>
                  <w:listItem w:displayText="Definitief" w:value="Definitief"/>
                  <w:listItem w:displayText="Voorlopig" w:value="Voorlopig"/>
                </w:comboBox>
              </w:sdtPr>
              <w:sdtEndPr/>
              <w:sdtContent>
                <w:r w:rsidR="001679E2">
                  <w:t>Definitief</w:t>
                </w:r>
              </w:sdtContent>
            </w:sdt>
            <w:r w:rsidR="00296D28">
              <w:t xml:space="preserve">  </w:t>
            </w:r>
            <w:bookmarkEnd w:id="0"/>
            <w:r w:rsidR="00296D28">
              <w:t xml:space="preserve"> </w:t>
            </w:r>
            <w:r w:rsidR="00296D28" w:rsidRPr="00FE4D65">
              <w:t xml:space="preserve"> </w:t>
            </w:r>
          </w:p>
          <w:bookmarkStart w:id="1" w:name="versie"/>
          <w:p w14:paraId="5AC6B9AD" w14:textId="0F797AEF" w:rsidR="00296D28" w:rsidRPr="00AE0427" w:rsidRDefault="00C82255" w:rsidP="00AE0427">
            <w:pPr>
              <w:pStyle w:val="Referentie"/>
              <w:framePr w:wrap="auto" w:vAnchor="margin" w:hAnchor="text" w:xAlign="left" w:yAlign="inline"/>
              <w:suppressOverlap w:val="0"/>
            </w:pPr>
            <w:sdt>
              <w:sdtPr>
                <w:alias w:val="Selecteer versienummer"/>
                <w:tag w:val="Selecteer versienummer"/>
                <w:id w:val="-1735914339"/>
                <w:placeholder>
                  <w:docPart w:val="B5CDA7FF7E944FA0BE6630CD62878956"/>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A36880">
                  <w:t>Versie 1</w:t>
                </w:r>
              </w:sdtContent>
            </w:sdt>
            <w:r w:rsidR="00296D28" w:rsidRPr="00AE0427">
              <w:t xml:space="preserve"> </w:t>
            </w:r>
            <w:bookmarkEnd w:id="1"/>
            <w:r w:rsidR="00296D28" w:rsidRPr="00AE0427">
              <w:t xml:space="preserve"> </w:t>
            </w:r>
          </w:p>
          <w:bookmarkStart w:id="2" w:name="datum"/>
          <w:p w14:paraId="14CDF938" w14:textId="4F4D3077" w:rsidR="001E0FC0" w:rsidRPr="00A40291" w:rsidRDefault="00C82255" w:rsidP="00507435">
            <w:pPr>
              <w:pStyle w:val="Adreskopje"/>
              <w:framePr w:wrap="auto" w:vAnchor="margin" w:hAnchor="text" w:xAlign="left" w:yAlign="inline"/>
              <w:suppressOverlap w:val="0"/>
            </w:pPr>
            <w:sdt>
              <w:sdtPr>
                <w:alias w:val="Kies een datum"/>
                <w:tag w:val="Kies een datum"/>
                <w:id w:val="1275213000"/>
                <w:placeholder>
                  <w:docPart w:val="58F9B9B385CE4DC28F8173D7BCE46D92"/>
                </w:placeholder>
                <w:date w:fullDate="2021-11-15T00:00:00Z">
                  <w:dateFormat w:val="d MMMM yyyy"/>
                  <w:lid w:val="nl-NL"/>
                  <w:storeMappedDataAs w:val="dateTime"/>
                  <w:calendar w:val="gregorian"/>
                </w:date>
              </w:sdtPr>
              <w:sdtEndPr/>
              <w:sdtContent>
                <w:r w:rsidR="001679E2">
                  <w:t>15 november 2021</w:t>
                </w:r>
              </w:sdtContent>
            </w:sdt>
            <w:r w:rsidR="001E0FC0">
              <w:t xml:space="preserve">  </w:t>
            </w:r>
            <w:r w:rsidR="000034F6">
              <w:t xml:space="preserve"> </w:t>
            </w:r>
            <w:bookmarkEnd w:id="2"/>
          </w:p>
        </w:tc>
      </w:tr>
    </w:tbl>
    <w:p w14:paraId="41543FE2" w14:textId="77777777" w:rsidR="001E0FC0" w:rsidRPr="00B95E2E" w:rsidRDefault="00507435" w:rsidP="00BD0D21">
      <w:pPr>
        <w:pStyle w:val="Rapporttitel"/>
      </w:pPr>
      <w:bookmarkStart w:id="3" w:name="titel"/>
      <w:bookmarkStart w:id="4" w:name="_Toc406676765"/>
      <w:r>
        <w:t>V&amp;G plan Ontwerpfase</w:t>
      </w:r>
      <w:r w:rsidR="008536CA" w:rsidRPr="00041C8D">
        <w:t xml:space="preserve"> </w:t>
      </w:r>
    </w:p>
    <w:bookmarkEnd w:id="3"/>
    <w:p w14:paraId="5823989E" w14:textId="77777777" w:rsidR="00B155B5" w:rsidRDefault="00B155B5" w:rsidP="00B155B5"/>
    <w:p w14:paraId="68A2C53B" w14:textId="77777777" w:rsidR="00B155B5" w:rsidRDefault="00B155B5" w:rsidP="00B155B5"/>
    <w:p w14:paraId="47754E7C" w14:textId="77777777" w:rsidR="00B155B5" w:rsidRDefault="00B155B5" w:rsidP="00B155B5"/>
    <w:p w14:paraId="7A50D405" w14:textId="77777777" w:rsidR="00B155B5" w:rsidRDefault="00B155B5" w:rsidP="00B155B5"/>
    <w:p w14:paraId="09E2B004" w14:textId="77777777" w:rsidR="00507435" w:rsidRDefault="00507435" w:rsidP="00507435">
      <w:pPr>
        <w:suppressAutoHyphens/>
        <w:rPr>
          <w:b/>
        </w:rPr>
      </w:pPr>
      <w:r>
        <w:rPr>
          <w:b/>
        </w:rPr>
        <w:t>Projectnaam:</w:t>
      </w:r>
    </w:p>
    <w:p w14:paraId="58874804" w14:textId="77777777" w:rsidR="00507435" w:rsidRPr="008F20E6" w:rsidRDefault="007164F1" w:rsidP="00507435">
      <w:pPr>
        <w:pStyle w:val="Ondertitel"/>
        <w:rPr>
          <w:spacing w:val="0"/>
          <w:sz w:val="21"/>
          <w:szCs w:val="21"/>
        </w:rPr>
      </w:pPr>
      <w:bookmarkStart w:id="5" w:name="ondertitel"/>
      <w:r>
        <w:rPr>
          <w:spacing w:val="0"/>
          <w:sz w:val="21"/>
          <w:szCs w:val="21"/>
        </w:rPr>
        <w:t>Kantplanken kunstgrasvelden 2021</w:t>
      </w:r>
      <w:r w:rsidR="00507435" w:rsidRPr="008F20E6">
        <w:rPr>
          <w:spacing w:val="0"/>
          <w:sz w:val="21"/>
          <w:szCs w:val="21"/>
        </w:rPr>
        <w:t xml:space="preserve"> </w:t>
      </w:r>
      <w:bookmarkEnd w:id="5"/>
    </w:p>
    <w:p w14:paraId="58E2B4FE" w14:textId="77777777" w:rsidR="00507435" w:rsidRDefault="00507435" w:rsidP="00507435">
      <w:pPr>
        <w:suppressAutoHyphens/>
      </w:pPr>
    </w:p>
    <w:p w14:paraId="0C465190" w14:textId="77777777" w:rsidR="00507435" w:rsidRDefault="00507435" w:rsidP="00507435">
      <w:pPr>
        <w:suppressAutoHyphens/>
        <w:rPr>
          <w:b/>
        </w:rPr>
      </w:pPr>
    </w:p>
    <w:p w14:paraId="00B3BA43" w14:textId="77777777" w:rsidR="00507435" w:rsidRDefault="00507435" w:rsidP="00507435">
      <w:pPr>
        <w:suppressAutoHyphens/>
        <w:rPr>
          <w:b/>
        </w:rPr>
      </w:pPr>
      <w:r>
        <w:rPr>
          <w:b/>
        </w:rPr>
        <w:t>Opdrachtgever:</w:t>
      </w:r>
    </w:p>
    <w:p w14:paraId="09FD519E" w14:textId="77777777" w:rsidR="00F74BC8" w:rsidRPr="008D4B3C" w:rsidRDefault="00F74BC8" w:rsidP="00F74BC8">
      <w:pPr>
        <w:suppressAutoHyphens/>
        <w:rPr>
          <w:highlight w:val="green"/>
        </w:rPr>
      </w:pPr>
      <w:r>
        <w:t xml:space="preserve">Gemeente Amsterdam / </w:t>
      </w:r>
      <w:proofErr w:type="spellStart"/>
      <w:r>
        <w:t>RvE</w:t>
      </w:r>
      <w:proofErr w:type="spellEnd"/>
      <w:r>
        <w:t xml:space="preserve"> Sport en Bos </w:t>
      </w:r>
    </w:p>
    <w:p w14:paraId="5630D37E" w14:textId="77777777" w:rsidR="007164F1" w:rsidRPr="007164F1" w:rsidRDefault="007164F1" w:rsidP="00507435">
      <w:pPr>
        <w:suppressAutoHyphens/>
        <w:rPr>
          <w:b/>
        </w:rPr>
      </w:pPr>
    </w:p>
    <w:p w14:paraId="2A2E7DDA" w14:textId="77777777" w:rsidR="00507435" w:rsidRDefault="00507435" w:rsidP="00507435">
      <w:pPr>
        <w:suppressAutoHyphens/>
      </w:pPr>
    </w:p>
    <w:p w14:paraId="549ED3BC" w14:textId="77777777" w:rsidR="00507435" w:rsidRDefault="00507435" w:rsidP="00507435">
      <w:pPr>
        <w:suppressAutoHyphens/>
      </w:pPr>
    </w:p>
    <w:p w14:paraId="6C2DAE55" w14:textId="77777777" w:rsidR="00507435" w:rsidRDefault="00507435" w:rsidP="00507435">
      <w:pPr>
        <w:suppressAutoHyphens/>
      </w:pPr>
      <w:r>
        <w:rPr>
          <w:b/>
        </w:rPr>
        <w:t>Auteur:</w:t>
      </w:r>
    </w:p>
    <w:p w14:paraId="2F85E752" w14:textId="77777777" w:rsidR="00F74BC8" w:rsidRPr="00462C08" w:rsidRDefault="00F74BC8" w:rsidP="00F74BC8">
      <w:pPr>
        <w:suppressAutoHyphens/>
      </w:pPr>
      <w:bookmarkStart w:id="6" w:name="kenmerk"/>
      <w:r>
        <w:t>S. Jonker</w:t>
      </w:r>
    </w:p>
    <w:p w14:paraId="3F07F2C1" w14:textId="77777777" w:rsidR="00B155B5" w:rsidRDefault="003E6AC5" w:rsidP="00B155B5">
      <w:r>
        <w:t xml:space="preserve"> </w:t>
      </w:r>
    </w:p>
    <w:p w14:paraId="2EF8B845" w14:textId="77777777" w:rsidR="00DA3429" w:rsidRDefault="00DA3429" w:rsidP="00B155B5"/>
    <w:p w14:paraId="16C206F6" w14:textId="77777777" w:rsidR="00DA3429" w:rsidRDefault="00DA3429" w:rsidP="00B155B5"/>
    <w:p w14:paraId="2C91C151" w14:textId="77777777" w:rsidR="00DA3429" w:rsidRDefault="00DA3429" w:rsidP="00B155B5"/>
    <w:p w14:paraId="6EB211DF" w14:textId="77777777" w:rsidR="00DA3429" w:rsidRDefault="00DA3429" w:rsidP="00B155B5"/>
    <w:p w14:paraId="406482DC" w14:textId="77777777" w:rsidR="00DA3429" w:rsidRDefault="00DA3429" w:rsidP="00B155B5"/>
    <w:p w14:paraId="6AFD0CA8" w14:textId="77777777" w:rsidR="00DA3429" w:rsidRDefault="00DA3429" w:rsidP="00B155B5"/>
    <w:p w14:paraId="08DB87F7" w14:textId="77777777" w:rsidR="00DA3429" w:rsidRDefault="00DA3429" w:rsidP="00B155B5"/>
    <w:p w14:paraId="68FBB6D1" w14:textId="77777777" w:rsidR="00DA3429" w:rsidRDefault="00DA3429" w:rsidP="00B155B5"/>
    <w:p w14:paraId="1BA15096" w14:textId="77777777" w:rsidR="00DA3429" w:rsidRDefault="00DA3429" w:rsidP="00B155B5"/>
    <w:p w14:paraId="169D4A1C" w14:textId="77777777" w:rsidR="00DA3429" w:rsidRDefault="00DA3429" w:rsidP="00B155B5"/>
    <w:p w14:paraId="2B30CFD1" w14:textId="77777777" w:rsidR="00DA3429" w:rsidRDefault="00DA3429" w:rsidP="00B155B5"/>
    <w:tbl>
      <w:tblPr>
        <w:tblpPr w:leftFromText="142" w:rightFromText="142" w:vertAnchor="page" w:horzAnchor="margin" w:tblpY="11971"/>
        <w:tblOverlap w:val="never"/>
        <w:tblW w:w="0" w:type="auto"/>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000" w:firstRow="0" w:lastRow="0" w:firstColumn="0" w:lastColumn="0" w:noHBand="0" w:noVBand="0"/>
      </w:tblPr>
      <w:tblGrid>
        <w:gridCol w:w="1134"/>
        <w:gridCol w:w="2802"/>
        <w:gridCol w:w="1446"/>
        <w:gridCol w:w="1701"/>
      </w:tblGrid>
      <w:tr w:rsidR="00E77CB4" w:rsidRPr="000944CA" w14:paraId="58812E7C" w14:textId="77777777" w:rsidTr="00E77CB4">
        <w:trPr>
          <w:cantSplit/>
          <w:trHeight w:val="283"/>
        </w:trPr>
        <w:tc>
          <w:tcPr>
            <w:tcW w:w="1134" w:type="dxa"/>
            <w:tcBorders>
              <w:top w:val="single" w:sz="4" w:space="0" w:color="auto"/>
              <w:left w:val="single" w:sz="4" w:space="0" w:color="auto"/>
              <w:bottom w:val="single" w:sz="4" w:space="0" w:color="auto"/>
              <w:right w:val="single" w:sz="4" w:space="0" w:color="auto"/>
            </w:tcBorders>
            <w:shd w:val="clear" w:color="auto" w:fill="FF0000"/>
          </w:tcPr>
          <w:p w14:paraId="0AA14EE2" w14:textId="77777777" w:rsidR="00E77CB4" w:rsidRPr="000944CA" w:rsidRDefault="00E77CB4" w:rsidP="00E77CB4">
            <w:pPr>
              <w:pStyle w:val="tabelkopwit"/>
              <w:framePr w:hSpace="0" w:wrap="auto" w:vAnchor="margin" w:hAnchor="text" w:yAlign="inline"/>
              <w:suppressOverlap w:val="0"/>
              <w:rPr>
                <w:szCs w:val="18"/>
              </w:rPr>
            </w:pPr>
            <w:r w:rsidRPr="000944CA">
              <w:rPr>
                <w:szCs w:val="18"/>
              </w:rPr>
              <w:t>Opsteller</w:t>
            </w:r>
          </w:p>
        </w:tc>
        <w:tc>
          <w:tcPr>
            <w:tcW w:w="2802" w:type="dxa"/>
            <w:tcBorders>
              <w:top w:val="single" w:sz="4" w:space="0" w:color="auto"/>
              <w:left w:val="single" w:sz="4" w:space="0" w:color="auto"/>
              <w:bottom w:val="single" w:sz="4" w:space="0" w:color="auto"/>
              <w:right w:val="single" w:sz="4" w:space="0" w:color="auto"/>
            </w:tcBorders>
            <w:shd w:val="clear" w:color="auto" w:fill="FF0000"/>
          </w:tcPr>
          <w:p w14:paraId="695BF24A" w14:textId="77777777" w:rsidR="00E77CB4" w:rsidRPr="000944CA" w:rsidRDefault="00E77CB4" w:rsidP="00E77CB4">
            <w:pPr>
              <w:pStyle w:val="tabelkopwit"/>
              <w:framePr w:hSpace="0" w:wrap="auto" w:vAnchor="margin" w:hAnchor="text" w:yAlign="inline"/>
              <w:suppressOverlap w:val="0"/>
              <w:rPr>
                <w:szCs w:val="18"/>
              </w:rPr>
            </w:pPr>
            <w:r w:rsidRPr="000944CA">
              <w:rPr>
                <w:szCs w:val="18"/>
              </w:rPr>
              <w:t>Goedgekeurd en vrijgegeven</w:t>
            </w:r>
          </w:p>
        </w:tc>
        <w:tc>
          <w:tcPr>
            <w:tcW w:w="1446" w:type="dxa"/>
            <w:tcBorders>
              <w:top w:val="single" w:sz="4" w:space="0" w:color="auto"/>
              <w:left w:val="single" w:sz="4" w:space="0" w:color="auto"/>
              <w:bottom w:val="single" w:sz="4" w:space="0" w:color="auto"/>
              <w:right w:val="single" w:sz="4" w:space="0" w:color="auto"/>
            </w:tcBorders>
            <w:shd w:val="clear" w:color="auto" w:fill="FF0000"/>
          </w:tcPr>
          <w:p w14:paraId="076AF7F3" w14:textId="77777777" w:rsidR="00E77CB4" w:rsidRPr="000944CA" w:rsidRDefault="00E77CB4" w:rsidP="00E77CB4">
            <w:pPr>
              <w:pStyle w:val="tabelkopwit"/>
              <w:framePr w:hSpace="0" w:wrap="auto" w:vAnchor="margin" w:hAnchor="text" w:yAlign="inline"/>
              <w:suppressOverlap w:val="0"/>
              <w:rPr>
                <w:szCs w:val="18"/>
              </w:rPr>
            </w:pPr>
            <w:r w:rsidRPr="000944CA">
              <w:rPr>
                <w:szCs w:val="18"/>
              </w:rPr>
              <w:t>Paraaf</w:t>
            </w:r>
          </w:p>
        </w:tc>
        <w:tc>
          <w:tcPr>
            <w:tcW w:w="1701" w:type="dxa"/>
            <w:tcBorders>
              <w:top w:val="single" w:sz="4" w:space="0" w:color="auto"/>
              <w:left w:val="single" w:sz="4" w:space="0" w:color="auto"/>
              <w:bottom w:val="single" w:sz="4" w:space="0" w:color="auto"/>
              <w:right w:val="single" w:sz="4" w:space="0" w:color="auto"/>
            </w:tcBorders>
            <w:shd w:val="clear" w:color="auto" w:fill="FF0000"/>
          </w:tcPr>
          <w:p w14:paraId="2DB6CA71" w14:textId="77777777" w:rsidR="00E77CB4" w:rsidRPr="000944CA" w:rsidRDefault="00E77CB4" w:rsidP="00E77CB4">
            <w:pPr>
              <w:pStyle w:val="tabelkopwit"/>
              <w:framePr w:hSpace="0" w:wrap="auto" w:vAnchor="margin" w:hAnchor="text" w:yAlign="inline"/>
              <w:suppressOverlap w:val="0"/>
              <w:rPr>
                <w:szCs w:val="18"/>
              </w:rPr>
            </w:pPr>
            <w:r w:rsidRPr="000944CA">
              <w:rPr>
                <w:szCs w:val="18"/>
              </w:rPr>
              <w:t>Datum</w:t>
            </w:r>
          </w:p>
        </w:tc>
      </w:tr>
      <w:tr w:rsidR="00F74BC8" w:rsidRPr="000944CA" w14:paraId="34DB0F7C" w14:textId="77777777" w:rsidTr="00E77CB4">
        <w:trPr>
          <w:cantSplit/>
          <w:trHeight w:val="283"/>
        </w:trPr>
        <w:tc>
          <w:tcPr>
            <w:tcW w:w="1134" w:type="dxa"/>
            <w:tcBorders>
              <w:top w:val="single" w:sz="4" w:space="0" w:color="auto"/>
            </w:tcBorders>
            <w:shd w:val="clear" w:color="auto" w:fill="auto"/>
          </w:tcPr>
          <w:p w14:paraId="6EE1384A" w14:textId="77777777" w:rsidR="00F74BC8" w:rsidRPr="000944CA" w:rsidRDefault="00F74BC8" w:rsidP="00F74BC8">
            <w:pPr>
              <w:suppressAutoHyphens/>
              <w:overflowPunct w:val="0"/>
              <w:autoSpaceDE w:val="0"/>
              <w:spacing w:line="270" w:lineRule="atLeast"/>
              <w:contextualSpacing/>
              <w:textAlignment w:val="baseline"/>
              <w:rPr>
                <w:rFonts w:ascii="Arial" w:eastAsia="Times New Roman" w:hAnsi="Arial"/>
                <w:sz w:val="18"/>
                <w:szCs w:val="18"/>
                <w:lang w:eastAsia="nl-NL"/>
              </w:rPr>
            </w:pPr>
            <w:r>
              <w:rPr>
                <w:sz w:val="18"/>
                <w:szCs w:val="18"/>
              </w:rPr>
              <w:t>S. Jonker</w:t>
            </w:r>
          </w:p>
        </w:tc>
        <w:tc>
          <w:tcPr>
            <w:tcW w:w="2802" w:type="dxa"/>
            <w:tcBorders>
              <w:top w:val="single" w:sz="4" w:space="0" w:color="auto"/>
            </w:tcBorders>
            <w:shd w:val="clear" w:color="auto" w:fill="auto"/>
          </w:tcPr>
          <w:p w14:paraId="513968A4" w14:textId="77777777" w:rsidR="00F74BC8" w:rsidRPr="000944CA" w:rsidRDefault="00F74BC8" w:rsidP="00F74BC8">
            <w:pPr>
              <w:suppressAutoHyphens/>
              <w:overflowPunct w:val="0"/>
              <w:autoSpaceDE w:val="0"/>
              <w:spacing w:line="270" w:lineRule="atLeast"/>
              <w:contextualSpacing/>
              <w:textAlignment w:val="baseline"/>
              <w:rPr>
                <w:rFonts w:ascii="Arial" w:eastAsia="Times New Roman" w:hAnsi="Arial"/>
                <w:sz w:val="18"/>
                <w:szCs w:val="18"/>
                <w:lang w:eastAsia="nl-NL"/>
              </w:rPr>
            </w:pPr>
            <w:r>
              <w:rPr>
                <w:sz w:val="18"/>
                <w:szCs w:val="18"/>
              </w:rPr>
              <w:t>B. Klein</w:t>
            </w:r>
          </w:p>
        </w:tc>
        <w:tc>
          <w:tcPr>
            <w:tcW w:w="1446" w:type="dxa"/>
            <w:tcBorders>
              <w:top w:val="single" w:sz="4" w:space="0" w:color="auto"/>
            </w:tcBorders>
            <w:shd w:val="clear" w:color="auto" w:fill="auto"/>
          </w:tcPr>
          <w:p w14:paraId="22703BDD" w14:textId="77777777" w:rsidR="00F74BC8" w:rsidRPr="000944CA" w:rsidRDefault="00F74BC8" w:rsidP="00F74BC8">
            <w:pPr>
              <w:suppressAutoHyphens/>
              <w:overflowPunct w:val="0"/>
              <w:autoSpaceDE w:val="0"/>
              <w:spacing w:line="270" w:lineRule="atLeast"/>
              <w:contextualSpacing/>
              <w:textAlignment w:val="baseline"/>
              <w:rPr>
                <w:rFonts w:ascii="Arial" w:eastAsia="Times New Roman" w:hAnsi="Arial"/>
                <w:sz w:val="18"/>
                <w:szCs w:val="18"/>
                <w:lang w:eastAsia="nl-NL"/>
              </w:rPr>
            </w:pPr>
          </w:p>
        </w:tc>
        <w:tc>
          <w:tcPr>
            <w:tcW w:w="1701" w:type="dxa"/>
            <w:tcBorders>
              <w:top w:val="single" w:sz="4" w:space="0" w:color="auto"/>
            </w:tcBorders>
          </w:tcPr>
          <w:p w14:paraId="46B5506C" w14:textId="64BC72C2" w:rsidR="00F74BC8" w:rsidRPr="000944CA" w:rsidRDefault="001679E2" w:rsidP="00F74BC8">
            <w:pPr>
              <w:suppressAutoHyphens/>
              <w:overflowPunct w:val="0"/>
              <w:autoSpaceDE w:val="0"/>
              <w:spacing w:line="270" w:lineRule="atLeast"/>
              <w:contextualSpacing/>
              <w:textAlignment w:val="baseline"/>
              <w:rPr>
                <w:rFonts w:ascii="Arial" w:eastAsia="Times New Roman" w:hAnsi="Arial"/>
                <w:sz w:val="18"/>
                <w:szCs w:val="18"/>
                <w:lang w:eastAsia="nl-NL"/>
              </w:rPr>
            </w:pPr>
            <w:r>
              <w:rPr>
                <w:rFonts w:ascii="Arial" w:eastAsia="Times New Roman" w:hAnsi="Arial"/>
                <w:sz w:val="18"/>
                <w:szCs w:val="18"/>
                <w:lang w:eastAsia="nl-NL"/>
              </w:rPr>
              <w:t>15-11-2021</w:t>
            </w:r>
          </w:p>
        </w:tc>
      </w:tr>
    </w:tbl>
    <w:p w14:paraId="52EDD021" w14:textId="77777777" w:rsidR="00DA3429" w:rsidRDefault="00DA3429" w:rsidP="00B155B5"/>
    <w:p w14:paraId="085651CA" w14:textId="77777777" w:rsidR="00DA3429" w:rsidRDefault="00DA3429" w:rsidP="00B155B5"/>
    <w:p w14:paraId="728C7704" w14:textId="77777777" w:rsidR="00DA3429" w:rsidRDefault="00DA3429" w:rsidP="00B155B5"/>
    <w:p w14:paraId="11BEBCFB" w14:textId="77777777" w:rsidR="00DA3429" w:rsidRDefault="00DA3429" w:rsidP="00B155B5"/>
    <w:p w14:paraId="5D64ABA5" w14:textId="77777777" w:rsidR="00DA3429" w:rsidRDefault="00DA3429" w:rsidP="00B155B5"/>
    <w:p w14:paraId="7A19B733" w14:textId="77777777" w:rsidR="00DA3429" w:rsidRDefault="00DA3429" w:rsidP="00B155B5"/>
    <w:p w14:paraId="47960CB3" w14:textId="77777777" w:rsidR="00DA3429" w:rsidRDefault="00DA3429" w:rsidP="00B155B5"/>
    <w:p w14:paraId="6271FB87" w14:textId="77777777" w:rsidR="00DA3429" w:rsidRDefault="00DA3429" w:rsidP="00DA3429">
      <w:pPr>
        <w:ind w:right="1841"/>
      </w:pPr>
      <w:r w:rsidRPr="00E0026C">
        <w:rPr>
          <w:b/>
        </w:rPr>
        <w:t>Dit V&amp;G-plan (ontwerpfase), maakt deel uit van het bestek met besteknummer</w:t>
      </w:r>
      <w:r>
        <w:rPr>
          <w:b/>
        </w:rPr>
        <w:t xml:space="preserve"> </w:t>
      </w:r>
      <w:r w:rsidR="00F74BC8" w:rsidRPr="00F74BC8">
        <w:rPr>
          <w:b/>
        </w:rPr>
        <w:t>AI 2021-0216</w:t>
      </w:r>
    </w:p>
    <w:p w14:paraId="49CB5557" w14:textId="77777777" w:rsidR="00E77CB4" w:rsidRDefault="00E77CB4">
      <w:pPr>
        <w:spacing w:line="260" w:lineRule="atLeast"/>
      </w:pPr>
      <w:r>
        <w:br w:type="page"/>
      </w:r>
    </w:p>
    <w:p w14:paraId="1895C8A5" w14:textId="77777777" w:rsidR="00E77CB4" w:rsidRPr="00FE4D65" w:rsidRDefault="00E77CB4" w:rsidP="00DA3429">
      <w:pPr>
        <w:ind w:right="1841"/>
      </w:pPr>
    </w:p>
    <w:bookmarkEnd w:id="6"/>
    <w:p w14:paraId="453F13D8" w14:textId="77777777" w:rsidR="00A43935" w:rsidRPr="006F3938" w:rsidRDefault="00AB0B33" w:rsidP="00BD0D21">
      <w:pPr>
        <w:pStyle w:val="Inhoudkop"/>
      </w:pPr>
      <w:r w:rsidRPr="00041C8D">
        <w:lastRenderedPageBreak/>
        <w:t>Inhoud</w:t>
      </w:r>
      <w:bookmarkEnd w:id="4"/>
    </w:p>
    <w:p w14:paraId="41209E74" w14:textId="27A9CC4C" w:rsidR="00941F3E" w:rsidRDefault="001B4B79">
      <w:pPr>
        <w:pStyle w:val="Inhopg1"/>
        <w:rPr>
          <w:rFonts w:asciiTheme="minorHAnsi" w:hAnsiTheme="minorHAnsi"/>
          <w:b w:val="0"/>
          <w:bCs w:val="0"/>
          <w:color w:val="auto"/>
        </w:rPr>
      </w:pPr>
      <w:r>
        <w:rPr>
          <w:b w:val="0"/>
          <w:bCs w:val="0"/>
        </w:rPr>
        <w:fldChar w:fldCharType="begin"/>
      </w:r>
      <w:r>
        <w:rPr>
          <w:b w:val="0"/>
          <w:bCs w:val="0"/>
        </w:rPr>
        <w:instrText xml:space="preserve"> TOC \t "Kop 1;1;Kop 2;2;Kop zondernummer;1" </w:instrText>
      </w:r>
      <w:r>
        <w:rPr>
          <w:b w:val="0"/>
          <w:bCs w:val="0"/>
        </w:rPr>
        <w:fldChar w:fldCharType="separate"/>
      </w:r>
      <w:r w:rsidR="00941F3E">
        <w:t>Voorwoord</w:t>
      </w:r>
      <w:r w:rsidR="00941F3E">
        <w:tab/>
      </w:r>
      <w:r w:rsidR="00941F3E">
        <w:fldChar w:fldCharType="begin"/>
      </w:r>
      <w:r w:rsidR="00941F3E">
        <w:instrText xml:space="preserve"> PAGEREF _Toc87864405 \h </w:instrText>
      </w:r>
      <w:r w:rsidR="00941F3E">
        <w:fldChar w:fldCharType="separate"/>
      </w:r>
      <w:r w:rsidR="00C82255">
        <w:t>5</w:t>
      </w:r>
      <w:r w:rsidR="00941F3E">
        <w:fldChar w:fldCharType="end"/>
      </w:r>
    </w:p>
    <w:p w14:paraId="1B6B9F5C" w14:textId="3E01984E" w:rsidR="00941F3E" w:rsidRDefault="00941F3E">
      <w:pPr>
        <w:pStyle w:val="Inhopg2"/>
        <w:rPr>
          <w:rFonts w:asciiTheme="minorHAnsi" w:eastAsiaTheme="minorEastAsia" w:hAnsiTheme="minorHAnsi" w:cstheme="minorBidi"/>
          <w:sz w:val="22"/>
          <w:szCs w:val="22"/>
          <w:lang w:eastAsia="nl-NL"/>
        </w:rPr>
      </w:pPr>
      <w:r>
        <w:t>Wettelijke verplichtingen</w:t>
      </w:r>
      <w:r>
        <w:tab/>
      </w:r>
      <w:r>
        <w:fldChar w:fldCharType="begin"/>
      </w:r>
      <w:r>
        <w:instrText xml:space="preserve"> PAGEREF _Toc87864406 \h </w:instrText>
      </w:r>
      <w:r>
        <w:fldChar w:fldCharType="separate"/>
      </w:r>
      <w:r w:rsidR="00C82255">
        <w:t>5</w:t>
      </w:r>
      <w:r>
        <w:fldChar w:fldCharType="end"/>
      </w:r>
    </w:p>
    <w:p w14:paraId="0ACD5063" w14:textId="5CC3E094" w:rsidR="00941F3E" w:rsidRDefault="00941F3E">
      <w:pPr>
        <w:pStyle w:val="Inhopg2"/>
        <w:rPr>
          <w:rFonts w:asciiTheme="minorHAnsi" w:eastAsiaTheme="minorEastAsia" w:hAnsiTheme="minorHAnsi" w:cstheme="minorBidi"/>
          <w:sz w:val="22"/>
          <w:szCs w:val="22"/>
          <w:lang w:eastAsia="nl-NL"/>
        </w:rPr>
      </w:pPr>
      <w:r>
        <w:t>Verplichtingen opdrachtgever in de ontwerpfase</w:t>
      </w:r>
      <w:r>
        <w:tab/>
      </w:r>
      <w:r>
        <w:fldChar w:fldCharType="begin"/>
      </w:r>
      <w:r>
        <w:instrText xml:space="preserve"> PAGEREF _Toc87864407 \h </w:instrText>
      </w:r>
      <w:r>
        <w:fldChar w:fldCharType="separate"/>
      </w:r>
      <w:r w:rsidR="00C82255">
        <w:t>6</w:t>
      </w:r>
      <w:r>
        <w:fldChar w:fldCharType="end"/>
      </w:r>
    </w:p>
    <w:p w14:paraId="01918FC7" w14:textId="3CEA0D48" w:rsidR="00941F3E" w:rsidRDefault="00941F3E">
      <w:pPr>
        <w:pStyle w:val="Inhopg2"/>
        <w:rPr>
          <w:rFonts w:asciiTheme="minorHAnsi" w:eastAsiaTheme="minorEastAsia" w:hAnsiTheme="minorHAnsi" w:cstheme="minorBidi"/>
          <w:sz w:val="22"/>
          <w:szCs w:val="22"/>
          <w:lang w:eastAsia="nl-NL"/>
        </w:rPr>
      </w:pPr>
      <w:r>
        <w:t>Verplichtingen aannemer in de uitvoeringsfase</w:t>
      </w:r>
      <w:r>
        <w:tab/>
      </w:r>
      <w:r>
        <w:fldChar w:fldCharType="begin"/>
      </w:r>
      <w:r>
        <w:instrText xml:space="preserve"> PAGEREF _Toc87864408 \h </w:instrText>
      </w:r>
      <w:r>
        <w:fldChar w:fldCharType="separate"/>
      </w:r>
      <w:r w:rsidR="00C82255">
        <w:t>6</w:t>
      </w:r>
      <w:r>
        <w:fldChar w:fldCharType="end"/>
      </w:r>
    </w:p>
    <w:p w14:paraId="48458668" w14:textId="46F3D8D6" w:rsidR="00941F3E" w:rsidRDefault="00941F3E">
      <w:pPr>
        <w:pStyle w:val="Inhopg1"/>
        <w:rPr>
          <w:rFonts w:asciiTheme="minorHAnsi" w:hAnsiTheme="minorHAnsi"/>
          <w:b w:val="0"/>
          <w:bCs w:val="0"/>
          <w:color w:val="auto"/>
        </w:rPr>
      </w:pPr>
      <w:r>
        <w:t>1</w:t>
      </w:r>
      <w:r>
        <w:rPr>
          <w:rFonts w:asciiTheme="minorHAnsi" w:hAnsiTheme="minorHAnsi"/>
          <w:b w:val="0"/>
          <w:bCs w:val="0"/>
          <w:color w:val="auto"/>
        </w:rPr>
        <w:tab/>
      </w:r>
      <w:r>
        <w:t>Bouwwerkgegevens</w:t>
      </w:r>
      <w:r>
        <w:tab/>
      </w:r>
      <w:r>
        <w:fldChar w:fldCharType="begin"/>
      </w:r>
      <w:r>
        <w:instrText xml:space="preserve"> PAGEREF _Toc87864409 \h </w:instrText>
      </w:r>
      <w:r>
        <w:fldChar w:fldCharType="separate"/>
      </w:r>
      <w:r w:rsidR="00C82255">
        <w:t>8</w:t>
      </w:r>
      <w:r>
        <w:fldChar w:fldCharType="end"/>
      </w:r>
    </w:p>
    <w:p w14:paraId="2E4217B4" w14:textId="07D32D5C" w:rsidR="00941F3E" w:rsidRDefault="00941F3E">
      <w:pPr>
        <w:pStyle w:val="Inhopg2"/>
        <w:rPr>
          <w:rFonts w:asciiTheme="minorHAnsi" w:eastAsiaTheme="minorEastAsia" w:hAnsiTheme="minorHAnsi" w:cstheme="minorBidi"/>
          <w:sz w:val="22"/>
          <w:szCs w:val="22"/>
          <w:lang w:eastAsia="nl-NL"/>
        </w:rPr>
      </w:pPr>
      <w:r>
        <w:t>1.1</w:t>
      </w:r>
      <w:r>
        <w:rPr>
          <w:rFonts w:asciiTheme="minorHAnsi" w:eastAsiaTheme="minorEastAsia" w:hAnsiTheme="minorHAnsi" w:cstheme="minorBidi"/>
          <w:sz w:val="22"/>
          <w:szCs w:val="22"/>
          <w:lang w:eastAsia="nl-NL"/>
        </w:rPr>
        <w:tab/>
      </w:r>
      <w:r>
        <w:t>Beschrijving van de werkzaamheden</w:t>
      </w:r>
      <w:r>
        <w:tab/>
      </w:r>
      <w:r>
        <w:fldChar w:fldCharType="begin"/>
      </w:r>
      <w:r>
        <w:instrText xml:space="preserve"> PAGEREF _Toc87864410 \h </w:instrText>
      </w:r>
      <w:r>
        <w:fldChar w:fldCharType="separate"/>
      </w:r>
      <w:r w:rsidR="00C82255">
        <w:t>8</w:t>
      </w:r>
      <w:r>
        <w:fldChar w:fldCharType="end"/>
      </w:r>
    </w:p>
    <w:p w14:paraId="3894241D" w14:textId="00BC7B8F" w:rsidR="00941F3E" w:rsidRDefault="00941F3E">
      <w:pPr>
        <w:pStyle w:val="Inhopg2"/>
        <w:rPr>
          <w:rFonts w:asciiTheme="minorHAnsi" w:eastAsiaTheme="minorEastAsia" w:hAnsiTheme="minorHAnsi" w:cstheme="minorBidi"/>
          <w:sz w:val="22"/>
          <w:szCs w:val="22"/>
          <w:lang w:eastAsia="nl-NL"/>
        </w:rPr>
      </w:pPr>
      <w:r>
        <w:t>1.2</w:t>
      </w:r>
      <w:r>
        <w:rPr>
          <w:rFonts w:asciiTheme="minorHAnsi" w:eastAsiaTheme="minorEastAsia" w:hAnsiTheme="minorHAnsi" w:cstheme="minorBidi"/>
          <w:sz w:val="22"/>
          <w:szCs w:val="22"/>
          <w:lang w:eastAsia="nl-NL"/>
        </w:rPr>
        <w:tab/>
      </w:r>
      <w:r>
        <w:t>Ligging van de bouwlocatie</w:t>
      </w:r>
      <w:r>
        <w:tab/>
      </w:r>
      <w:r>
        <w:fldChar w:fldCharType="begin"/>
      </w:r>
      <w:r>
        <w:instrText xml:space="preserve"> PAGEREF _Toc87864411 \h </w:instrText>
      </w:r>
      <w:r>
        <w:fldChar w:fldCharType="separate"/>
      </w:r>
      <w:r w:rsidR="00C82255">
        <w:t>8</w:t>
      </w:r>
      <w:r>
        <w:fldChar w:fldCharType="end"/>
      </w:r>
    </w:p>
    <w:p w14:paraId="263A5091" w14:textId="09681DED" w:rsidR="00941F3E" w:rsidRDefault="00941F3E">
      <w:pPr>
        <w:pStyle w:val="Inhopg2"/>
        <w:rPr>
          <w:rFonts w:asciiTheme="minorHAnsi" w:eastAsiaTheme="minorEastAsia" w:hAnsiTheme="minorHAnsi" w:cstheme="minorBidi"/>
          <w:sz w:val="22"/>
          <w:szCs w:val="22"/>
          <w:lang w:eastAsia="nl-NL"/>
        </w:rPr>
      </w:pPr>
      <w:r>
        <w:t>1.3</w:t>
      </w:r>
      <w:r>
        <w:rPr>
          <w:rFonts w:asciiTheme="minorHAnsi" w:eastAsiaTheme="minorEastAsia" w:hAnsiTheme="minorHAnsi" w:cstheme="minorBidi"/>
          <w:sz w:val="22"/>
          <w:szCs w:val="22"/>
          <w:lang w:eastAsia="nl-NL"/>
        </w:rPr>
        <w:tab/>
      </w:r>
      <w:r>
        <w:t>Betrokken instanties</w:t>
      </w:r>
      <w:r>
        <w:tab/>
      </w:r>
      <w:r>
        <w:fldChar w:fldCharType="begin"/>
      </w:r>
      <w:r>
        <w:instrText xml:space="preserve"> PAGEREF _Toc87864412 \h </w:instrText>
      </w:r>
      <w:r>
        <w:fldChar w:fldCharType="separate"/>
      </w:r>
      <w:r w:rsidR="00C82255">
        <w:t>13</w:t>
      </w:r>
      <w:r>
        <w:fldChar w:fldCharType="end"/>
      </w:r>
    </w:p>
    <w:p w14:paraId="263190F6" w14:textId="084EA9B0" w:rsidR="00941F3E" w:rsidRDefault="00941F3E">
      <w:pPr>
        <w:pStyle w:val="Inhopg2"/>
        <w:rPr>
          <w:rFonts w:asciiTheme="minorHAnsi" w:eastAsiaTheme="minorEastAsia" w:hAnsiTheme="minorHAnsi" w:cstheme="minorBidi"/>
          <w:sz w:val="22"/>
          <w:szCs w:val="22"/>
          <w:lang w:eastAsia="nl-NL"/>
        </w:rPr>
      </w:pPr>
      <w:r>
        <w:t>1.4</w:t>
      </w:r>
      <w:r>
        <w:rPr>
          <w:rFonts w:asciiTheme="minorHAnsi" w:eastAsiaTheme="minorEastAsia" w:hAnsiTheme="minorHAnsi" w:cstheme="minorBidi"/>
          <w:sz w:val="22"/>
          <w:szCs w:val="22"/>
          <w:lang w:eastAsia="nl-NL"/>
        </w:rPr>
        <w:tab/>
      </w:r>
      <w:r>
        <w:t>Plannings- en uitvoeringsgegevens</w:t>
      </w:r>
      <w:r>
        <w:tab/>
      </w:r>
      <w:r>
        <w:fldChar w:fldCharType="begin"/>
      </w:r>
      <w:r>
        <w:instrText xml:space="preserve"> PAGEREF _Toc87864413 \h </w:instrText>
      </w:r>
      <w:r>
        <w:fldChar w:fldCharType="separate"/>
      </w:r>
      <w:r w:rsidR="00C82255">
        <w:t>15</w:t>
      </w:r>
      <w:r>
        <w:fldChar w:fldCharType="end"/>
      </w:r>
    </w:p>
    <w:p w14:paraId="5692EF61" w14:textId="75D8FE78" w:rsidR="00941F3E" w:rsidRDefault="00941F3E">
      <w:pPr>
        <w:pStyle w:val="Inhopg2"/>
        <w:rPr>
          <w:rFonts w:asciiTheme="minorHAnsi" w:eastAsiaTheme="minorEastAsia" w:hAnsiTheme="minorHAnsi" w:cstheme="minorBidi"/>
          <w:sz w:val="22"/>
          <w:szCs w:val="22"/>
          <w:lang w:eastAsia="nl-NL"/>
        </w:rPr>
      </w:pPr>
      <w:r>
        <w:t>1.5</w:t>
      </w:r>
      <w:r>
        <w:rPr>
          <w:rFonts w:asciiTheme="minorHAnsi" w:eastAsiaTheme="minorEastAsia" w:hAnsiTheme="minorHAnsi" w:cstheme="minorBidi"/>
          <w:sz w:val="22"/>
          <w:szCs w:val="22"/>
          <w:lang w:eastAsia="nl-NL"/>
        </w:rPr>
        <w:tab/>
      </w:r>
      <w:r>
        <w:t>Beschrijving werkzaamheden in nevenaanneming</w:t>
      </w:r>
      <w:r>
        <w:tab/>
      </w:r>
      <w:r>
        <w:fldChar w:fldCharType="begin"/>
      </w:r>
      <w:r>
        <w:instrText xml:space="preserve"> PAGEREF _Toc87864414 \h </w:instrText>
      </w:r>
      <w:r>
        <w:fldChar w:fldCharType="separate"/>
      </w:r>
      <w:r w:rsidR="00C82255">
        <w:t>15</w:t>
      </w:r>
      <w:r>
        <w:fldChar w:fldCharType="end"/>
      </w:r>
    </w:p>
    <w:p w14:paraId="5DF6370D" w14:textId="49499B3D" w:rsidR="00941F3E" w:rsidRDefault="00941F3E">
      <w:pPr>
        <w:pStyle w:val="Inhopg1"/>
        <w:rPr>
          <w:rFonts w:asciiTheme="minorHAnsi" w:hAnsiTheme="minorHAnsi"/>
          <w:b w:val="0"/>
          <w:bCs w:val="0"/>
          <w:color w:val="auto"/>
        </w:rPr>
      </w:pPr>
      <w:r>
        <w:t>2</w:t>
      </w:r>
      <w:r>
        <w:rPr>
          <w:rFonts w:asciiTheme="minorHAnsi" w:hAnsiTheme="minorHAnsi"/>
          <w:b w:val="0"/>
          <w:bCs w:val="0"/>
          <w:color w:val="auto"/>
        </w:rPr>
        <w:tab/>
      </w:r>
      <w:r>
        <w:t>Risico-inventarisatie en evaluatie</w:t>
      </w:r>
      <w:r>
        <w:tab/>
      </w:r>
      <w:r>
        <w:fldChar w:fldCharType="begin"/>
      </w:r>
      <w:r>
        <w:instrText xml:space="preserve"> PAGEREF _Toc87864415 \h </w:instrText>
      </w:r>
      <w:r>
        <w:fldChar w:fldCharType="separate"/>
      </w:r>
      <w:r w:rsidR="00C82255">
        <w:t>16</w:t>
      </w:r>
      <w:r>
        <w:fldChar w:fldCharType="end"/>
      </w:r>
    </w:p>
    <w:p w14:paraId="49AACD42" w14:textId="3D73651C" w:rsidR="00941F3E" w:rsidRDefault="00941F3E">
      <w:pPr>
        <w:pStyle w:val="Inhopg2"/>
        <w:rPr>
          <w:rFonts w:asciiTheme="minorHAnsi" w:eastAsiaTheme="minorEastAsia" w:hAnsiTheme="minorHAnsi" w:cstheme="minorBidi"/>
          <w:sz w:val="22"/>
          <w:szCs w:val="22"/>
          <w:lang w:eastAsia="nl-NL"/>
        </w:rPr>
      </w:pPr>
      <w:r>
        <w:t>2.1</w:t>
      </w:r>
      <w:r>
        <w:rPr>
          <w:rFonts w:asciiTheme="minorHAnsi" w:eastAsiaTheme="minorEastAsia" w:hAnsiTheme="minorHAnsi" w:cstheme="minorBidi"/>
          <w:sz w:val="22"/>
          <w:szCs w:val="22"/>
          <w:lang w:eastAsia="nl-NL"/>
        </w:rPr>
        <w:tab/>
      </w:r>
      <w:r>
        <w:t>Bijzondere risico's voortvloeiend uit de omgeving:</w:t>
      </w:r>
      <w:r>
        <w:tab/>
      </w:r>
      <w:r>
        <w:fldChar w:fldCharType="begin"/>
      </w:r>
      <w:r>
        <w:instrText xml:space="preserve"> PAGEREF _Toc87864416 \h </w:instrText>
      </w:r>
      <w:r>
        <w:fldChar w:fldCharType="separate"/>
      </w:r>
      <w:r w:rsidR="00C82255">
        <w:t>16</w:t>
      </w:r>
      <w:r>
        <w:fldChar w:fldCharType="end"/>
      </w:r>
    </w:p>
    <w:p w14:paraId="38912728" w14:textId="46513552" w:rsidR="00941F3E" w:rsidRDefault="00941F3E">
      <w:pPr>
        <w:pStyle w:val="Inhopg2"/>
        <w:rPr>
          <w:rFonts w:asciiTheme="minorHAnsi" w:eastAsiaTheme="minorEastAsia" w:hAnsiTheme="minorHAnsi" w:cstheme="minorBidi"/>
          <w:sz w:val="22"/>
          <w:szCs w:val="22"/>
          <w:lang w:eastAsia="nl-NL"/>
        </w:rPr>
      </w:pPr>
      <w:r>
        <w:t>2.2</w:t>
      </w:r>
      <w:r>
        <w:rPr>
          <w:rFonts w:asciiTheme="minorHAnsi" w:eastAsiaTheme="minorEastAsia" w:hAnsiTheme="minorHAnsi" w:cstheme="minorBidi"/>
          <w:sz w:val="22"/>
          <w:szCs w:val="22"/>
          <w:lang w:eastAsia="nl-NL"/>
        </w:rPr>
        <w:tab/>
      </w:r>
      <w:r>
        <w:t>Bijzondere risico's voortvloeiend uit het ontwerp:</w:t>
      </w:r>
      <w:r>
        <w:tab/>
      </w:r>
      <w:r>
        <w:fldChar w:fldCharType="begin"/>
      </w:r>
      <w:r>
        <w:instrText xml:space="preserve"> PAGEREF _Toc87864417 \h </w:instrText>
      </w:r>
      <w:r>
        <w:fldChar w:fldCharType="separate"/>
      </w:r>
      <w:r w:rsidR="00C82255">
        <w:t>16</w:t>
      </w:r>
      <w:r>
        <w:fldChar w:fldCharType="end"/>
      </w:r>
    </w:p>
    <w:p w14:paraId="3397FCA1" w14:textId="618D7AFB" w:rsidR="00941F3E" w:rsidRDefault="00941F3E">
      <w:pPr>
        <w:pStyle w:val="Inhopg2"/>
        <w:rPr>
          <w:rFonts w:asciiTheme="minorHAnsi" w:eastAsiaTheme="minorEastAsia" w:hAnsiTheme="minorHAnsi" w:cstheme="minorBidi"/>
          <w:sz w:val="22"/>
          <w:szCs w:val="22"/>
          <w:lang w:eastAsia="nl-NL"/>
        </w:rPr>
      </w:pPr>
      <w:r>
        <w:t>2.3</w:t>
      </w:r>
      <w:r>
        <w:rPr>
          <w:rFonts w:asciiTheme="minorHAnsi" w:eastAsiaTheme="minorEastAsia" w:hAnsiTheme="minorHAnsi" w:cstheme="minorBidi"/>
          <w:sz w:val="22"/>
          <w:szCs w:val="22"/>
          <w:lang w:eastAsia="nl-NL"/>
        </w:rPr>
        <w:tab/>
      </w:r>
      <w:r>
        <w:t>Toelichting op gesignaleerde risico’s:</w:t>
      </w:r>
      <w:r>
        <w:tab/>
      </w:r>
      <w:r>
        <w:fldChar w:fldCharType="begin"/>
      </w:r>
      <w:r>
        <w:instrText xml:space="preserve"> PAGEREF _Toc87864418 \h </w:instrText>
      </w:r>
      <w:r>
        <w:fldChar w:fldCharType="separate"/>
      </w:r>
      <w:r w:rsidR="00C82255">
        <w:t>16</w:t>
      </w:r>
      <w:r>
        <w:fldChar w:fldCharType="end"/>
      </w:r>
    </w:p>
    <w:p w14:paraId="68C370D2" w14:textId="0CD48A1A" w:rsidR="00941F3E" w:rsidRDefault="00941F3E">
      <w:pPr>
        <w:pStyle w:val="Inhopg1"/>
        <w:rPr>
          <w:rFonts w:asciiTheme="minorHAnsi" w:hAnsiTheme="minorHAnsi"/>
          <w:b w:val="0"/>
          <w:bCs w:val="0"/>
          <w:color w:val="auto"/>
        </w:rPr>
      </w:pPr>
      <w:r>
        <w:t>4</w:t>
      </w:r>
      <w:r>
        <w:rPr>
          <w:rFonts w:asciiTheme="minorHAnsi" w:hAnsiTheme="minorHAnsi"/>
          <w:b w:val="0"/>
          <w:bCs w:val="0"/>
          <w:color w:val="auto"/>
        </w:rPr>
        <w:tab/>
      </w:r>
      <w:r>
        <w:t>Uitvoeringsfase</w:t>
      </w:r>
      <w:r>
        <w:tab/>
      </w:r>
      <w:r>
        <w:fldChar w:fldCharType="begin"/>
      </w:r>
      <w:r>
        <w:instrText xml:space="preserve"> PAGEREF _Toc87864419 \h </w:instrText>
      </w:r>
      <w:r>
        <w:fldChar w:fldCharType="separate"/>
      </w:r>
      <w:r w:rsidR="00C82255">
        <w:t>17</w:t>
      </w:r>
      <w:r>
        <w:fldChar w:fldCharType="end"/>
      </w:r>
    </w:p>
    <w:p w14:paraId="2CCC1B4E" w14:textId="5BE8461E" w:rsidR="00941F3E" w:rsidRDefault="00941F3E">
      <w:pPr>
        <w:pStyle w:val="Inhopg1"/>
        <w:rPr>
          <w:rFonts w:asciiTheme="minorHAnsi" w:hAnsiTheme="minorHAnsi"/>
          <w:b w:val="0"/>
          <w:bCs w:val="0"/>
          <w:color w:val="auto"/>
        </w:rPr>
      </w:pPr>
      <w:r>
        <w:t>5</w:t>
      </w:r>
      <w:r>
        <w:rPr>
          <w:rFonts w:asciiTheme="minorHAnsi" w:hAnsiTheme="minorHAnsi"/>
          <w:b w:val="0"/>
          <w:bCs w:val="0"/>
          <w:color w:val="auto"/>
        </w:rPr>
        <w:tab/>
      </w:r>
      <w:r>
        <w:t>Calamiteiten tijdens de uitvoeringsfase</w:t>
      </w:r>
      <w:r>
        <w:tab/>
      </w:r>
      <w:r>
        <w:fldChar w:fldCharType="begin"/>
      </w:r>
      <w:r>
        <w:instrText xml:space="preserve"> PAGEREF _Toc87864420 \h </w:instrText>
      </w:r>
      <w:r>
        <w:fldChar w:fldCharType="separate"/>
      </w:r>
      <w:r w:rsidR="00C82255">
        <w:t>19</w:t>
      </w:r>
      <w:r>
        <w:fldChar w:fldCharType="end"/>
      </w:r>
    </w:p>
    <w:p w14:paraId="2D405235" w14:textId="646D5CFE" w:rsidR="00941F3E" w:rsidRDefault="00941F3E">
      <w:pPr>
        <w:pStyle w:val="Inhopg1"/>
        <w:rPr>
          <w:rFonts w:asciiTheme="minorHAnsi" w:hAnsiTheme="minorHAnsi"/>
          <w:b w:val="0"/>
          <w:bCs w:val="0"/>
          <w:color w:val="auto"/>
        </w:rPr>
      </w:pPr>
      <w:r>
        <w:t>Bijlage(n)</w:t>
      </w:r>
      <w:r>
        <w:tab/>
      </w:r>
      <w:r>
        <w:fldChar w:fldCharType="begin"/>
      </w:r>
      <w:r>
        <w:instrText xml:space="preserve"> PAGEREF _Toc87864421 \h </w:instrText>
      </w:r>
      <w:r>
        <w:fldChar w:fldCharType="separate"/>
      </w:r>
      <w:r w:rsidR="00C82255">
        <w:t>21</w:t>
      </w:r>
      <w:r>
        <w:fldChar w:fldCharType="end"/>
      </w:r>
    </w:p>
    <w:p w14:paraId="6BD00430" w14:textId="179E910D" w:rsidR="001A4B8F" w:rsidRDefault="001B4B79" w:rsidP="00F7413B">
      <w:r>
        <w:rPr>
          <w:rFonts w:eastAsiaTheme="minorEastAsia" w:cstheme="minorBidi"/>
          <w:b/>
          <w:bCs/>
          <w:noProof/>
          <w:sz w:val="22"/>
          <w:szCs w:val="22"/>
          <w:lang w:eastAsia="nl-NL"/>
        </w:rPr>
        <w:fldChar w:fldCharType="end"/>
      </w:r>
    </w:p>
    <w:p w14:paraId="263D9D40" w14:textId="77777777" w:rsidR="007830A1" w:rsidRDefault="00913F52">
      <w:pPr>
        <w:pStyle w:val="Inhopg2"/>
        <w:rPr>
          <w:rFonts w:asciiTheme="minorHAnsi" w:eastAsiaTheme="minorEastAsia" w:hAnsiTheme="minorHAnsi" w:cstheme="minorBidi"/>
          <w:sz w:val="22"/>
          <w:szCs w:val="22"/>
          <w:lang w:eastAsia="nl-NL"/>
        </w:rPr>
      </w:pPr>
      <w:r>
        <w:rPr>
          <w:b/>
          <w:color w:val="FF0000"/>
          <w:sz w:val="22"/>
        </w:rPr>
        <w:fldChar w:fldCharType="begin"/>
      </w:r>
      <w:r>
        <w:instrText xml:space="preserve"> TOC \n \t "Bijlagekop;6;Bijlage ondertitel;2" </w:instrText>
      </w:r>
      <w:r>
        <w:rPr>
          <w:b/>
          <w:color w:val="FF0000"/>
          <w:sz w:val="22"/>
        </w:rPr>
        <w:fldChar w:fldCharType="separate"/>
      </w:r>
      <w:r w:rsidR="007830A1">
        <w:t>Bijlage 1 - Veiligheid beleidsverklaring</w:t>
      </w:r>
    </w:p>
    <w:p w14:paraId="6A163AC1" w14:textId="15A1B5F8" w:rsidR="007830A1" w:rsidRDefault="007830A1" w:rsidP="00941F3E">
      <w:pPr>
        <w:pStyle w:val="Inhopg2"/>
        <w:rPr>
          <w:rFonts w:asciiTheme="minorHAnsi" w:eastAsiaTheme="minorEastAsia" w:hAnsiTheme="minorHAnsi" w:cstheme="minorBidi"/>
          <w:sz w:val="22"/>
          <w:szCs w:val="22"/>
          <w:lang w:eastAsia="nl-NL"/>
        </w:rPr>
      </w:pPr>
      <w:r>
        <w:t>Bijlage 2 - Project RI&amp;E</w:t>
      </w:r>
    </w:p>
    <w:p w14:paraId="71D8EAFB" w14:textId="77777777" w:rsidR="00913F52" w:rsidRDefault="00913F52" w:rsidP="00F7413B">
      <w:r>
        <w:fldChar w:fldCharType="end"/>
      </w:r>
    </w:p>
    <w:p w14:paraId="29BB9C77" w14:textId="77777777" w:rsidR="00E77CB4" w:rsidRDefault="00E77CB4">
      <w:pPr>
        <w:spacing w:line="260" w:lineRule="atLeast"/>
      </w:pPr>
      <w:r>
        <w:br w:type="page"/>
      </w:r>
      <w:r>
        <w:lastRenderedPageBreak/>
        <w:br w:type="page"/>
      </w:r>
    </w:p>
    <w:p w14:paraId="1D6E4FAF" w14:textId="77777777" w:rsidR="00DA3429" w:rsidRDefault="00DA3429" w:rsidP="00E77CB4">
      <w:pPr>
        <w:pStyle w:val="Kop1"/>
        <w:keepLines w:val="0"/>
        <w:pageBreakBefore w:val="0"/>
        <w:numPr>
          <w:ilvl w:val="0"/>
          <w:numId w:val="0"/>
        </w:numPr>
        <w:tabs>
          <w:tab w:val="clear" w:pos="454"/>
        </w:tabs>
        <w:spacing w:before="240" w:after="60" w:line="240" w:lineRule="auto"/>
        <w:ind w:left="454" w:hanging="454"/>
      </w:pPr>
      <w:bookmarkStart w:id="7" w:name="_Toc1742923"/>
      <w:bookmarkStart w:id="8" w:name="_Toc87864405"/>
      <w:r>
        <w:lastRenderedPageBreak/>
        <w:t>Voorwoord</w:t>
      </w:r>
      <w:bookmarkEnd w:id="7"/>
      <w:bookmarkEnd w:id="8"/>
    </w:p>
    <w:p w14:paraId="2BF3A6DF" w14:textId="77777777" w:rsidR="00DA3429" w:rsidRDefault="00DA3429" w:rsidP="00DA3429">
      <w:pPr>
        <w:suppressAutoHyphens/>
        <w:ind w:left="709" w:hanging="709"/>
      </w:pPr>
    </w:p>
    <w:p w14:paraId="3D5578A0" w14:textId="77777777" w:rsidR="00DA3429" w:rsidRDefault="00DA3429" w:rsidP="00DA3429">
      <w:pPr>
        <w:ind w:left="709"/>
      </w:pPr>
      <w:bookmarkStart w:id="9" w:name="_Toc450718878"/>
      <w:bookmarkStart w:id="10" w:name="_Toc96829572"/>
      <w:bookmarkStart w:id="11" w:name="_Toc96832664"/>
      <w:bookmarkStart w:id="12" w:name="_Toc33949086"/>
      <w:r>
        <w:t xml:space="preserve">Het veiligheids- en gezondheidsbeleid van de Gemeente Amsterdam is gericht op het voorkomen van onveilige situaties met mogelijk letsel en gezondheidsschade tot gevolg. </w:t>
      </w:r>
      <w:r w:rsidRPr="00351497">
        <w:t>Voor de beleidsverklaring veiligheid van het Ingenieursbureau Amsterdam verwijzen wij u naar bijlage 1.</w:t>
      </w:r>
      <w:r>
        <w:t xml:space="preserve"> Hulpmiddel bij het uitvoeren van dit beleid is dit V&amp;G-plan ontwerpfase. Dit V&amp;G plan ontwerpfase is van toepassing voor iedereen die betrokken is bij de totstandkoming van het project en verder uit te werken tot een V&amp;G plan uitvoeringsfase door de aannemende partij.</w:t>
      </w:r>
    </w:p>
    <w:p w14:paraId="13017422" w14:textId="77777777" w:rsidR="00DA3429" w:rsidRDefault="00DA3429" w:rsidP="00DA3429">
      <w:pPr>
        <w:ind w:left="709"/>
      </w:pPr>
    </w:p>
    <w:p w14:paraId="39D1064E" w14:textId="77777777" w:rsidR="00DA3429" w:rsidRDefault="00DA3429" w:rsidP="00DA3429">
      <w:pPr>
        <w:ind w:left="709"/>
      </w:pPr>
      <w:r w:rsidRPr="00547709">
        <w:t>Dit V&amp;G-plan</w:t>
      </w:r>
      <w:r>
        <w:t xml:space="preserve"> </w:t>
      </w:r>
      <w:r w:rsidRPr="00547709">
        <w:t xml:space="preserve">is gericht op de </w:t>
      </w:r>
      <w:r>
        <w:t>ontwerp</w:t>
      </w:r>
      <w:r w:rsidRPr="00547709">
        <w:t xml:space="preserve">fase van </w:t>
      </w:r>
      <w:r>
        <w:t xml:space="preserve">het genoemde </w:t>
      </w:r>
      <w:r w:rsidRPr="00547709">
        <w:t>project</w:t>
      </w:r>
      <w:r>
        <w:t>;</w:t>
      </w:r>
      <w:r w:rsidRPr="00547709">
        <w:t xml:space="preserve"> te gebruiken door de V&amp;G-coördinator</w:t>
      </w:r>
      <w:r>
        <w:t xml:space="preserve"> ontwerpfase</w:t>
      </w:r>
      <w:r w:rsidRPr="00547709">
        <w:t xml:space="preserve">. </w:t>
      </w:r>
    </w:p>
    <w:bookmarkEnd w:id="9"/>
    <w:bookmarkEnd w:id="10"/>
    <w:bookmarkEnd w:id="11"/>
    <w:bookmarkEnd w:id="12"/>
    <w:p w14:paraId="22EBC2E4" w14:textId="77777777" w:rsidR="00DA3429" w:rsidRDefault="00DA3429" w:rsidP="00DA3429">
      <w:pPr>
        <w:suppressAutoHyphens/>
      </w:pPr>
    </w:p>
    <w:p w14:paraId="49A07587" w14:textId="77777777" w:rsidR="00DA3429" w:rsidRDefault="00DA3429" w:rsidP="00DA3429">
      <w:pPr>
        <w:suppressAutoHyphens/>
        <w:ind w:left="709" w:hanging="1"/>
      </w:pPr>
      <w:r>
        <w:t>Onderdeel van het bestek is onderhavig Veiligheids- en Gezondheidsplan ontwerpfase (V&amp;G plan ontwerpfase).</w:t>
      </w:r>
    </w:p>
    <w:p w14:paraId="2BC98792" w14:textId="77777777" w:rsidR="00DA3429" w:rsidRDefault="00DA3429" w:rsidP="00DA3429">
      <w:pPr>
        <w:suppressAutoHyphens/>
      </w:pPr>
    </w:p>
    <w:p w14:paraId="6D62C979" w14:textId="77777777" w:rsidR="00DA3429" w:rsidRDefault="00DA3429" w:rsidP="00DA3429">
      <w:pPr>
        <w:pStyle w:val="Kop2"/>
        <w:keepLines w:val="0"/>
        <w:numPr>
          <w:ilvl w:val="0"/>
          <w:numId w:val="0"/>
        </w:numPr>
        <w:tabs>
          <w:tab w:val="clear" w:pos="454"/>
        </w:tabs>
        <w:spacing w:before="240" w:after="60" w:line="240" w:lineRule="auto"/>
        <w:ind w:left="360"/>
      </w:pPr>
      <w:bookmarkStart w:id="13" w:name="_Toc461245933"/>
      <w:bookmarkStart w:id="14" w:name="_Toc461252770"/>
      <w:bookmarkStart w:id="15" w:name="_Toc461255857"/>
      <w:bookmarkStart w:id="16" w:name="_Toc461256019"/>
      <w:bookmarkStart w:id="17" w:name="_Toc461256915"/>
      <w:bookmarkStart w:id="18" w:name="_Toc1742924"/>
      <w:bookmarkStart w:id="19" w:name="_Toc87864406"/>
      <w:r>
        <w:t>Wettelijke verplichtingen</w:t>
      </w:r>
      <w:bookmarkEnd w:id="13"/>
      <w:bookmarkEnd w:id="14"/>
      <w:bookmarkEnd w:id="15"/>
      <w:bookmarkEnd w:id="16"/>
      <w:bookmarkEnd w:id="17"/>
      <w:bookmarkEnd w:id="18"/>
      <w:bookmarkEnd w:id="19"/>
    </w:p>
    <w:p w14:paraId="01D81435" w14:textId="77777777" w:rsidR="00DA3429" w:rsidRDefault="00DA3429" w:rsidP="00DA3429">
      <w:pPr>
        <w:suppressAutoHyphens/>
      </w:pPr>
    </w:p>
    <w:p w14:paraId="598BE26F" w14:textId="77777777" w:rsidR="00DA3429" w:rsidRPr="005F042A" w:rsidRDefault="00DA3429" w:rsidP="00DA3429">
      <w:pPr>
        <w:suppressAutoHyphens/>
        <w:ind w:firstLine="708"/>
      </w:pPr>
      <w:r w:rsidRPr="005F042A">
        <w:t>Wettelijk kader</w:t>
      </w:r>
    </w:p>
    <w:p w14:paraId="667AAA78" w14:textId="77777777" w:rsidR="00DA3429" w:rsidRDefault="00DA3429" w:rsidP="00DA3429">
      <w:pPr>
        <w:suppressAutoHyphens/>
        <w:ind w:left="708"/>
      </w:pPr>
      <w:r>
        <w:t>Dit veiligheids- en gezondheidsplan is de uitwerking van het Arbobesluit, hoofdstuk 2, afdeling 5 Bouwproces. Aanvullend krijgen economische- (</w:t>
      </w:r>
      <w:proofErr w:type="spellStart"/>
      <w:r>
        <w:t>schade's</w:t>
      </w:r>
      <w:proofErr w:type="spellEnd"/>
      <w:r>
        <w:t>) en milieurisico's gepaste aandacht vanwege de maatschappelijke verantwoordelijkheid.</w:t>
      </w:r>
      <w:r>
        <w:tab/>
      </w:r>
    </w:p>
    <w:p w14:paraId="0AEAAEE4" w14:textId="77777777" w:rsidR="00DA3429" w:rsidRDefault="00DA3429" w:rsidP="00DA3429">
      <w:pPr>
        <w:suppressAutoHyphens/>
      </w:pPr>
    </w:p>
    <w:p w14:paraId="68440684" w14:textId="77777777" w:rsidR="00DA3429" w:rsidRPr="001E1924" w:rsidRDefault="00DA3429" w:rsidP="00DA3429">
      <w:pPr>
        <w:suppressAutoHyphens/>
        <w:ind w:left="709" w:hanging="1"/>
      </w:pPr>
      <w:r>
        <w:t xml:space="preserve">Het V&amp;G plan </w:t>
      </w:r>
      <w:r w:rsidRPr="001E1924">
        <w:t xml:space="preserve">ontwerpfase </w:t>
      </w:r>
      <w:r>
        <w:t>omvat</w:t>
      </w:r>
      <w:r w:rsidRPr="001E1924">
        <w:t>:</w:t>
      </w:r>
    </w:p>
    <w:p w14:paraId="14BADDCF" w14:textId="77777777" w:rsidR="00DA3429" w:rsidRPr="001E1924" w:rsidRDefault="00DA3429" w:rsidP="00A059B2">
      <w:pPr>
        <w:numPr>
          <w:ilvl w:val="0"/>
          <w:numId w:val="6"/>
        </w:numPr>
        <w:suppressAutoHyphens/>
        <w:spacing w:line="240" w:lineRule="auto"/>
      </w:pPr>
      <w:r w:rsidRPr="001E1924">
        <w:t>een beschrijving van het tot stand te brengen bouwwerk, een overzicht van de betrokken ondernemingen op de bouwplaats, de naam van de coördinator ontwerp- en uitvoeringsfase;</w:t>
      </w:r>
    </w:p>
    <w:p w14:paraId="5FDBF83B" w14:textId="77777777" w:rsidR="00DA3429" w:rsidRPr="001E1924" w:rsidRDefault="00DA3429" w:rsidP="00A059B2">
      <w:pPr>
        <w:numPr>
          <w:ilvl w:val="0"/>
          <w:numId w:val="6"/>
        </w:numPr>
        <w:suppressAutoHyphens/>
        <w:spacing w:line="240" w:lineRule="auto"/>
      </w:pPr>
      <w:r w:rsidRPr="001E1924">
        <w:t>een inventarisatie en evaluatie van de specifieke gevaren die het gevolg zijn van de gelijktijdige en achtereenvolgende uitvoering van de bouwwerkzaamheden en in voorkomend geval van de wisselwerking met doorgaande exploitatiewerkzaamheden;</w:t>
      </w:r>
    </w:p>
    <w:p w14:paraId="14CEEBD1" w14:textId="77777777" w:rsidR="00DA3429" w:rsidRPr="001E1924" w:rsidRDefault="00DA3429" w:rsidP="00A059B2">
      <w:pPr>
        <w:numPr>
          <w:ilvl w:val="0"/>
          <w:numId w:val="6"/>
        </w:numPr>
        <w:suppressAutoHyphens/>
        <w:spacing w:line="240" w:lineRule="auto"/>
      </w:pPr>
      <w:r w:rsidRPr="001E1924">
        <w:t>de maatregelen die volgen uit de risi</w:t>
      </w:r>
      <w:r>
        <w:t>co-inventarisatie en -evaluatie</w:t>
      </w:r>
      <w:r w:rsidRPr="001E1924">
        <w:t>;</w:t>
      </w:r>
    </w:p>
    <w:p w14:paraId="6139787B" w14:textId="77777777" w:rsidR="00DA3429" w:rsidRPr="001E1924" w:rsidRDefault="00DA3429" w:rsidP="00A059B2">
      <w:pPr>
        <w:numPr>
          <w:ilvl w:val="0"/>
          <w:numId w:val="6"/>
        </w:numPr>
        <w:suppressAutoHyphens/>
        <w:spacing w:line="240" w:lineRule="auto"/>
      </w:pPr>
      <w:r w:rsidRPr="001E1924">
        <w:t>de bouwkundige, technische en organisatorische keuzen die in verband met de veiligheid en gezondheid van de werknemers in de ontwerpfase worden gemaakt;</w:t>
      </w:r>
    </w:p>
    <w:p w14:paraId="74CFF26D" w14:textId="77777777" w:rsidR="00DA3429" w:rsidRDefault="00DA3429" w:rsidP="00DA3429">
      <w:pPr>
        <w:suppressAutoHyphens/>
      </w:pPr>
    </w:p>
    <w:p w14:paraId="68944771" w14:textId="77777777" w:rsidR="00DA3429" w:rsidRDefault="00DA3429" w:rsidP="00DA3429">
      <w:pPr>
        <w:suppressAutoHyphens/>
      </w:pPr>
    </w:p>
    <w:p w14:paraId="1B85A008" w14:textId="77777777" w:rsidR="00DA3429" w:rsidRDefault="00DA3429" w:rsidP="00DA3429">
      <w:pPr>
        <w:suppressAutoHyphens/>
        <w:ind w:firstLine="708"/>
      </w:pPr>
      <w:r>
        <w:t>Het doel van het V&amp;G-plan Ontwerpfase is om:</w:t>
      </w:r>
    </w:p>
    <w:p w14:paraId="70590E8C" w14:textId="77777777" w:rsidR="00DA3429" w:rsidRDefault="00DA3429" w:rsidP="00A059B2">
      <w:pPr>
        <w:numPr>
          <w:ilvl w:val="0"/>
          <w:numId w:val="6"/>
        </w:numPr>
        <w:suppressAutoHyphens/>
        <w:spacing w:line="240" w:lineRule="auto"/>
      </w:pPr>
      <w:r>
        <w:t>betrokken partijen te informeren over de mogelijke risico's met betrekking tot veiligheid en gezondheid als gevolg van het ontwerp;</w:t>
      </w:r>
    </w:p>
    <w:p w14:paraId="2390012E" w14:textId="77777777" w:rsidR="00DA3429" w:rsidRDefault="00DA3429" w:rsidP="00A059B2">
      <w:pPr>
        <w:numPr>
          <w:ilvl w:val="0"/>
          <w:numId w:val="6"/>
        </w:numPr>
        <w:suppressAutoHyphens/>
        <w:spacing w:line="240" w:lineRule="auto"/>
      </w:pPr>
      <w:r>
        <w:t xml:space="preserve">in de </w:t>
      </w:r>
      <w:proofErr w:type="spellStart"/>
      <w:r>
        <w:t>pre-contractuele</w:t>
      </w:r>
      <w:proofErr w:type="spellEnd"/>
      <w:r>
        <w:t xml:space="preserve"> fase uitvoerende partijen inzicht te geven in kosten en verantwoordelijkheden met betrekking tot veiligheid en gezondheid;</w:t>
      </w:r>
    </w:p>
    <w:p w14:paraId="6689FFF9" w14:textId="77777777" w:rsidR="00DA3429" w:rsidRDefault="00DA3429" w:rsidP="00A059B2">
      <w:pPr>
        <w:numPr>
          <w:ilvl w:val="0"/>
          <w:numId w:val="6"/>
        </w:numPr>
        <w:suppressAutoHyphens/>
        <w:spacing w:line="240" w:lineRule="auto"/>
      </w:pPr>
      <w:r>
        <w:t>in de contractuele fase uitgangspunten te bieden voor het opstellen van een V&amp;G-plan Uitvoeringsfase.</w:t>
      </w:r>
    </w:p>
    <w:p w14:paraId="572DF17C" w14:textId="77777777" w:rsidR="00DA3429" w:rsidRDefault="00DA3429" w:rsidP="00DA3429">
      <w:pPr>
        <w:suppressAutoHyphens/>
      </w:pPr>
    </w:p>
    <w:p w14:paraId="18960FD2" w14:textId="77777777" w:rsidR="00DA3429" w:rsidRDefault="00DA3429" w:rsidP="00DA3429">
      <w:pPr>
        <w:suppressAutoHyphens/>
        <w:ind w:firstLine="708"/>
      </w:pPr>
      <w:r>
        <w:t>Aanwijzingen met betrekking tot de uitvoeringsfase:</w:t>
      </w:r>
      <w:r>
        <w:tab/>
      </w:r>
    </w:p>
    <w:p w14:paraId="4FE9A2BC" w14:textId="77777777" w:rsidR="00DA3429" w:rsidRPr="00BA08F3" w:rsidRDefault="00DA3429" w:rsidP="00DA3429">
      <w:pPr>
        <w:suppressAutoHyphens/>
        <w:ind w:left="708"/>
      </w:pPr>
      <w:r w:rsidRPr="00BA08F3">
        <w:t>Het V&amp;G plan uitvoeringsfase (verdere in</w:t>
      </w:r>
      <w:r>
        <w:t>- en aan</w:t>
      </w:r>
      <w:r w:rsidRPr="00BA08F3">
        <w:t xml:space="preserve">vulling </w:t>
      </w:r>
      <w:r>
        <w:t xml:space="preserve">op het </w:t>
      </w:r>
      <w:r w:rsidRPr="00BA08F3">
        <w:t>V&amp;G plan ontwerpfase) dient voor de start van de werkzaamheden aangevuld te worden met o.a.</w:t>
      </w:r>
    </w:p>
    <w:p w14:paraId="5114F005" w14:textId="77777777" w:rsidR="00DA3429" w:rsidRPr="00BA08F3" w:rsidRDefault="00DA3429" w:rsidP="00A059B2">
      <w:pPr>
        <w:numPr>
          <w:ilvl w:val="0"/>
          <w:numId w:val="6"/>
        </w:numPr>
        <w:suppressAutoHyphens/>
        <w:spacing w:line="240" w:lineRule="auto"/>
      </w:pPr>
      <w:r w:rsidRPr="00BA08F3">
        <w:t>de afspraken met betrekking tot d</w:t>
      </w:r>
      <w:r>
        <w:t>e uitvoering van de maatregelen</w:t>
      </w:r>
      <w:r w:rsidRPr="00BA08F3">
        <w:t>;</w:t>
      </w:r>
    </w:p>
    <w:p w14:paraId="2B48D4F9" w14:textId="77777777" w:rsidR="00DA3429" w:rsidRPr="00BA08F3" w:rsidRDefault="00DA3429" w:rsidP="00A059B2">
      <w:pPr>
        <w:numPr>
          <w:ilvl w:val="0"/>
          <w:numId w:val="6"/>
        </w:numPr>
        <w:suppressAutoHyphens/>
        <w:spacing w:line="240" w:lineRule="auto"/>
      </w:pPr>
      <w:r w:rsidRPr="00BA08F3">
        <w:t>de wijze waarop toezicht op de maatregelen wordt uitgeoefend;</w:t>
      </w:r>
    </w:p>
    <w:p w14:paraId="241F102D" w14:textId="77777777" w:rsidR="00DA3429" w:rsidRDefault="00DA3429" w:rsidP="00A059B2">
      <w:pPr>
        <w:numPr>
          <w:ilvl w:val="0"/>
          <w:numId w:val="6"/>
        </w:numPr>
        <w:suppressAutoHyphens/>
        <w:spacing w:line="240" w:lineRule="auto"/>
      </w:pPr>
      <w:r w:rsidRPr="00BA08F3">
        <w:t>de wijze waarop voorlichting en instructie aan de werknemers op de bouwplaats wordt gegeven.</w:t>
      </w:r>
    </w:p>
    <w:p w14:paraId="56BC5F45" w14:textId="77777777" w:rsidR="00DA3429" w:rsidRPr="004105DF" w:rsidRDefault="00DA3429" w:rsidP="00DA3429">
      <w:pPr>
        <w:suppressAutoHyphens/>
        <w:ind w:left="708"/>
      </w:pPr>
    </w:p>
    <w:p w14:paraId="139FBA81" w14:textId="77777777" w:rsidR="00DA3429" w:rsidRDefault="00DA3429" w:rsidP="00DA3429">
      <w:pPr>
        <w:suppressAutoHyphens/>
      </w:pPr>
    </w:p>
    <w:p w14:paraId="71C29192" w14:textId="77777777" w:rsidR="00DA3429" w:rsidRDefault="00DA3429" w:rsidP="00DA3429">
      <w:pPr>
        <w:suppressAutoHyphens/>
        <w:ind w:firstLine="708"/>
      </w:pPr>
      <w:r>
        <w:t>Het doel van het V&amp;G-plan Uitvoeringsfase is om:</w:t>
      </w:r>
    </w:p>
    <w:p w14:paraId="50577C68" w14:textId="77777777" w:rsidR="00DA3429" w:rsidRDefault="00DA3429" w:rsidP="00A059B2">
      <w:pPr>
        <w:numPr>
          <w:ilvl w:val="0"/>
          <w:numId w:val="6"/>
        </w:numPr>
        <w:suppressAutoHyphens/>
        <w:spacing w:line="240" w:lineRule="auto"/>
      </w:pPr>
      <w:r>
        <w:t>doeltreffende maatregelen te nemen ter bescherming van de veiligheid en gezondheid van alle direct en indirect betrokken personen;</w:t>
      </w:r>
    </w:p>
    <w:p w14:paraId="474C910D" w14:textId="77777777" w:rsidR="00DA3429" w:rsidRDefault="00DA3429" w:rsidP="00A059B2">
      <w:pPr>
        <w:numPr>
          <w:ilvl w:val="0"/>
          <w:numId w:val="6"/>
        </w:numPr>
        <w:suppressAutoHyphens/>
        <w:spacing w:line="240" w:lineRule="auto"/>
      </w:pPr>
      <w:r>
        <w:t>doeltreffende maatregelen te nemen ter bescherming van het milieu;</w:t>
      </w:r>
    </w:p>
    <w:p w14:paraId="5F656F72" w14:textId="77777777" w:rsidR="00DA3429" w:rsidRDefault="00DA3429" w:rsidP="00A059B2">
      <w:pPr>
        <w:numPr>
          <w:ilvl w:val="0"/>
          <w:numId w:val="6"/>
        </w:numPr>
        <w:suppressAutoHyphens/>
        <w:spacing w:line="240" w:lineRule="auto"/>
      </w:pPr>
      <w:r w:rsidRPr="0052087E">
        <w:t>“ongevallen met verzuim” tot nul te beperken</w:t>
      </w:r>
    </w:p>
    <w:p w14:paraId="51714C71" w14:textId="77777777" w:rsidR="00DA3429" w:rsidRDefault="00DA3429" w:rsidP="00DA3429">
      <w:pPr>
        <w:suppressAutoHyphens/>
        <w:ind w:left="709" w:hanging="1"/>
      </w:pPr>
    </w:p>
    <w:p w14:paraId="028E77B3" w14:textId="77777777" w:rsidR="00DA3429" w:rsidRPr="003546DF" w:rsidRDefault="00DA3429" w:rsidP="003546DF">
      <w:pPr>
        <w:suppressAutoHyphens/>
        <w:rPr>
          <w:highlight w:val="green"/>
        </w:rPr>
      </w:pPr>
      <w:r>
        <w:t xml:space="preserve">De overdraagbare verplichtingen van het Arbobesluit, afdeling Bouwproces van de ontwerpfase van opdrachtgever, </w:t>
      </w:r>
      <w:r w:rsidR="003546DF">
        <w:t xml:space="preserve">Gemeente Amsterdam / </w:t>
      </w:r>
      <w:proofErr w:type="spellStart"/>
      <w:r w:rsidR="003546DF">
        <w:t>RvE</w:t>
      </w:r>
      <w:proofErr w:type="spellEnd"/>
      <w:r w:rsidR="003546DF">
        <w:t xml:space="preserve"> Sport en Bos, </w:t>
      </w:r>
      <w:r>
        <w:t>zijn voor dit bestek overgedragen aan de ontwerpende partij het Ingenieursbureau van Amsterdam.</w:t>
      </w:r>
    </w:p>
    <w:p w14:paraId="2E92D00A" w14:textId="77777777" w:rsidR="00DA3429" w:rsidRDefault="00DA3429" w:rsidP="00DA3429">
      <w:pPr>
        <w:suppressAutoHyphens/>
        <w:ind w:left="709" w:hanging="709"/>
      </w:pPr>
    </w:p>
    <w:p w14:paraId="5143EA73" w14:textId="77777777" w:rsidR="00DA3429" w:rsidRDefault="00DA3429" w:rsidP="00DA3429">
      <w:pPr>
        <w:pStyle w:val="Kop2"/>
        <w:keepLines w:val="0"/>
        <w:numPr>
          <w:ilvl w:val="0"/>
          <w:numId w:val="0"/>
        </w:numPr>
        <w:tabs>
          <w:tab w:val="clear" w:pos="454"/>
          <w:tab w:val="left" w:pos="1134"/>
        </w:tabs>
        <w:spacing w:before="240" w:after="60" w:line="240" w:lineRule="auto"/>
        <w:ind w:left="131"/>
      </w:pPr>
      <w:bookmarkStart w:id="20" w:name="_Toc1742925"/>
      <w:bookmarkStart w:id="21" w:name="_Toc87864407"/>
      <w:r>
        <w:t>Verplichtingen opdrachtgever in de ontwerpfase</w:t>
      </w:r>
      <w:bookmarkEnd w:id="20"/>
      <w:bookmarkEnd w:id="21"/>
    </w:p>
    <w:p w14:paraId="35860DF4" w14:textId="77777777" w:rsidR="00DA3429" w:rsidRDefault="00DA3429" w:rsidP="00DA3429">
      <w:pPr>
        <w:suppressAutoHyphens/>
        <w:ind w:left="709" w:hanging="1"/>
      </w:pPr>
      <w:r>
        <w:t>De verplichtingen voor de opdrachtgever/ontwerper uit het Arbobesluit behelzen:</w:t>
      </w:r>
    </w:p>
    <w:p w14:paraId="72D20AC0" w14:textId="77777777" w:rsidR="00DA3429" w:rsidRDefault="00DA3429" w:rsidP="00A059B2">
      <w:pPr>
        <w:numPr>
          <w:ilvl w:val="0"/>
          <w:numId w:val="8"/>
        </w:numPr>
        <w:suppressAutoHyphens/>
        <w:spacing w:line="240" w:lineRule="auto"/>
      </w:pPr>
      <w:r>
        <w:t>het doen van een kennisgeving aan de Inspectie SZW</w:t>
      </w:r>
    </w:p>
    <w:p w14:paraId="7EF36208" w14:textId="77777777" w:rsidR="00DA3429" w:rsidRDefault="00DA3429" w:rsidP="00A059B2">
      <w:pPr>
        <w:numPr>
          <w:ilvl w:val="0"/>
          <w:numId w:val="8"/>
        </w:numPr>
        <w:suppressAutoHyphens/>
        <w:spacing w:line="240" w:lineRule="auto"/>
      </w:pPr>
      <w:r>
        <w:t>het inventariseren van de Arbo risico’s</w:t>
      </w:r>
    </w:p>
    <w:p w14:paraId="5A04B787" w14:textId="77777777" w:rsidR="00DA3429" w:rsidRDefault="00DA3429" w:rsidP="00A059B2">
      <w:pPr>
        <w:numPr>
          <w:ilvl w:val="0"/>
          <w:numId w:val="8"/>
        </w:numPr>
        <w:suppressAutoHyphens/>
        <w:spacing w:line="240" w:lineRule="auto"/>
      </w:pPr>
      <w:r>
        <w:t>het doen van suggesties voor maatregelen</w:t>
      </w:r>
    </w:p>
    <w:p w14:paraId="0201A22B" w14:textId="77777777" w:rsidR="00DA3429" w:rsidRDefault="00DA3429" w:rsidP="00A059B2">
      <w:pPr>
        <w:numPr>
          <w:ilvl w:val="0"/>
          <w:numId w:val="8"/>
        </w:numPr>
        <w:suppressAutoHyphens/>
        <w:spacing w:line="240" w:lineRule="auto"/>
      </w:pPr>
      <w:r>
        <w:t>het opstellen van het V&amp;G-plan ontwerpfase en het V&amp;G-dossier</w:t>
      </w:r>
    </w:p>
    <w:p w14:paraId="13B70339" w14:textId="77777777" w:rsidR="00DA3429" w:rsidRDefault="00DA3429" w:rsidP="00A059B2">
      <w:pPr>
        <w:numPr>
          <w:ilvl w:val="0"/>
          <w:numId w:val="8"/>
        </w:numPr>
        <w:suppressAutoHyphens/>
        <w:spacing w:line="240" w:lineRule="auto"/>
      </w:pPr>
      <w:r>
        <w:t>het aanstellen van de V&amp;G-coördinator ontwerpfase</w:t>
      </w:r>
    </w:p>
    <w:p w14:paraId="6F034CA4" w14:textId="77777777" w:rsidR="00DA3429" w:rsidRDefault="00DA3429" w:rsidP="00DA3429">
      <w:pPr>
        <w:suppressAutoHyphens/>
        <w:ind w:left="709" w:hanging="1"/>
      </w:pPr>
    </w:p>
    <w:p w14:paraId="6CA0237D" w14:textId="77777777" w:rsidR="00DA3429" w:rsidRDefault="00DA3429" w:rsidP="00DA3429">
      <w:pPr>
        <w:suppressAutoHyphens/>
        <w:ind w:left="709" w:hanging="1"/>
      </w:pPr>
      <w:r>
        <w:t>De opdrachtgever doet een kennisgeving aan de Inspectie Sociale Zaken en Werkgelegenheid.</w:t>
      </w:r>
    </w:p>
    <w:p w14:paraId="567E729D" w14:textId="77777777" w:rsidR="00DA3429" w:rsidRDefault="00DA3429" w:rsidP="00DA3429">
      <w:pPr>
        <w:suppressAutoHyphens/>
        <w:ind w:left="709" w:hanging="1"/>
      </w:pPr>
      <w:r>
        <w:t xml:space="preserve">Het kennisgevingsformulier moet op de bouwplaats worden aangebracht en er moet een V&amp;G plan ontwerpfase worden opgesteld. </w:t>
      </w:r>
    </w:p>
    <w:p w14:paraId="4BFFC2C8" w14:textId="77777777" w:rsidR="00DA3429" w:rsidRDefault="00DA3429" w:rsidP="00DA3429">
      <w:pPr>
        <w:suppressAutoHyphens/>
        <w:ind w:left="709" w:hanging="1"/>
      </w:pPr>
    </w:p>
    <w:p w14:paraId="2DE05304" w14:textId="77777777" w:rsidR="00DA3429" w:rsidRDefault="00DA3429" w:rsidP="00DA3429">
      <w:pPr>
        <w:suppressAutoHyphens/>
        <w:ind w:left="709" w:hanging="1"/>
      </w:pPr>
      <w:r>
        <w:t>Voorafgaand aan het V&amp;G plan worden de Arbo risico’s geïnventariseerd en maatregelen vastgesteld om die risico’s weg te nemen. Restrisico’s zijn opgenomen in het V&amp;G plan ontwerpfase.</w:t>
      </w:r>
    </w:p>
    <w:p w14:paraId="11DD8A8F" w14:textId="77777777" w:rsidR="00DA3429" w:rsidRDefault="00DA3429" w:rsidP="00DA3429">
      <w:pPr>
        <w:suppressAutoHyphens/>
        <w:ind w:left="709" w:hanging="1"/>
      </w:pPr>
    </w:p>
    <w:p w14:paraId="7B195C13" w14:textId="77777777" w:rsidR="00DA3429" w:rsidRDefault="00DA3429" w:rsidP="00DA3429">
      <w:pPr>
        <w:pStyle w:val="Kop2"/>
        <w:keepLines w:val="0"/>
        <w:numPr>
          <w:ilvl w:val="0"/>
          <w:numId w:val="0"/>
        </w:numPr>
        <w:tabs>
          <w:tab w:val="clear" w:pos="454"/>
          <w:tab w:val="left" w:pos="1134"/>
        </w:tabs>
        <w:spacing w:before="240" w:after="60" w:line="240" w:lineRule="auto"/>
        <w:ind w:left="131"/>
      </w:pPr>
      <w:bookmarkStart w:id="22" w:name="_Toc1742926"/>
      <w:bookmarkStart w:id="23" w:name="_Toc87864408"/>
      <w:r>
        <w:t xml:space="preserve">Verplichtingen </w:t>
      </w:r>
      <w:r w:rsidR="002F70BF">
        <w:t>aannemer</w:t>
      </w:r>
      <w:r>
        <w:t xml:space="preserve"> in de uitvoeringsfase</w:t>
      </w:r>
      <w:bookmarkEnd w:id="22"/>
      <w:bookmarkEnd w:id="23"/>
    </w:p>
    <w:p w14:paraId="16EE33B9" w14:textId="77777777" w:rsidR="00DA3429" w:rsidRDefault="00DA3429" w:rsidP="00DA3429">
      <w:pPr>
        <w:suppressAutoHyphens/>
        <w:ind w:left="709" w:hanging="1"/>
      </w:pPr>
      <w:r>
        <w:t xml:space="preserve">Voor de </w:t>
      </w:r>
      <w:r w:rsidR="002F70BF">
        <w:t>aannemer</w:t>
      </w:r>
      <w:r>
        <w:t xml:space="preserve"> geldt als verplichting (op hoofdlijnen):</w:t>
      </w:r>
    </w:p>
    <w:p w14:paraId="4B430C8F" w14:textId="77777777" w:rsidR="00DA3429" w:rsidRDefault="00DA3429" w:rsidP="00A059B2">
      <w:pPr>
        <w:numPr>
          <w:ilvl w:val="0"/>
          <w:numId w:val="9"/>
        </w:numPr>
        <w:suppressAutoHyphens/>
        <w:spacing w:line="240" w:lineRule="auto"/>
      </w:pPr>
      <w:r>
        <w:t>voor een bouwwerk, waar twee of meer werkgevers arbeid laten verrichten, moet een coördinator uitvoeringsfase worden aangesteld;</w:t>
      </w:r>
    </w:p>
    <w:p w14:paraId="6645A74F" w14:textId="77777777" w:rsidR="00DA3429" w:rsidRDefault="00DA3429" w:rsidP="00A059B2">
      <w:pPr>
        <w:numPr>
          <w:ilvl w:val="0"/>
          <w:numId w:val="9"/>
        </w:numPr>
        <w:suppressAutoHyphens/>
        <w:spacing w:line="240" w:lineRule="auto"/>
      </w:pPr>
      <w:r>
        <w:t xml:space="preserve">voor bouwwerken, waarvan de bouwtijd méér dan 30 werkdagen beslaat én op die bouwplaats meer dan 20 werknemers tegelijkertijd arbeid zullen verrichten, óf voor </w:t>
      </w:r>
      <w:r>
        <w:lastRenderedPageBreak/>
        <w:t xml:space="preserve">bouwwerken waarvan de realisatie meer dan 500 mandagen vergt, wordt een V &amp; G-plan uitvoeringsfase opgesteld. </w:t>
      </w:r>
    </w:p>
    <w:p w14:paraId="193067FB" w14:textId="77777777" w:rsidR="00DA3429" w:rsidRDefault="00DA3429" w:rsidP="00A059B2">
      <w:pPr>
        <w:numPr>
          <w:ilvl w:val="0"/>
          <w:numId w:val="9"/>
        </w:numPr>
        <w:suppressAutoHyphens/>
        <w:spacing w:line="240" w:lineRule="auto"/>
      </w:pPr>
      <w:r>
        <w:t xml:space="preserve">De coördinator uitvoeringsfase is onder meer belast met de coördinatie van de gemeenschappelijke V &amp; G-zaken. Hij moet inspelen op risicovolle situaties die de veiligheid en gezondheid van de werknemers van samenwerkende werkgevers bedreigen. Daarnaast moet hij passende maatregelen nemen en met alle werkgevers op de bouwplaats hierover afspraken maken. Ook moet hij controleren of de werkgevers zich aan de afspraken houden én </w:t>
      </w:r>
      <w:proofErr w:type="spellStart"/>
      <w:r>
        <w:t>zonodig</w:t>
      </w:r>
      <w:proofErr w:type="spellEnd"/>
      <w:r>
        <w:t xml:space="preserve"> corrigerende maatregelen nemen. Bij tussentijdse wijzigingen in de planning of in de uitvoering van het bouwproject past hij het V &amp; G-plan hierop aan.</w:t>
      </w:r>
    </w:p>
    <w:p w14:paraId="4FFFF813" w14:textId="77777777" w:rsidR="00793FB4" w:rsidRPr="00C8541B" w:rsidRDefault="00793FB4" w:rsidP="00793FB4">
      <w:pPr>
        <w:suppressAutoHyphens/>
        <w:spacing w:line="240" w:lineRule="auto"/>
        <w:ind w:left="1069"/>
        <w:rPr>
          <w:b/>
          <w:i/>
          <w:u w:val="single"/>
        </w:rPr>
      </w:pPr>
    </w:p>
    <w:p w14:paraId="29DCD708" w14:textId="77777777" w:rsidR="00001D57" w:rsidRDefault="00001D57">
      <w:pPr>
        <w:spacing w:line="260" w:lineRule="atLeast"/>
        <w:rPr>
          <w:highlight w:val="green"/>
        </w:rPr>
      </w:pPr>
      <w:r>
        <w:rPr>
          <w:highlight w:val="green"/>
        </w:rPr>
        <w:br w:type="page"/>
      </w:r>
    </w:p>
    <w:p w14:paraId="1832177D" w14:textId="77777777" w:rsidR="00001D57" w:rsidRDefault="00001D57" w:rsidP="00A059B2">
      <w:pPr>
        <w:pStyle w:val="Kop1"/>
        <w:keepLines w:val="0"/>
        <w:pageBreakBefore w:val="0"/>
        <w:numPr>
          <w:ilvl w:val="0"/>
          <w:numId w:val="7"/>
        </w:numPr>
        <w:tabs>
          <w:tab w:val="clear" w:pos="454"/>
        </w:tabs>
        <w:spacing w:before="240" w:after="60" w:line="240" w:lineRule="auto"/>
      </w:pPr>
      <w:bookmarkStart w:id="24" w:name="_Toc461245935"/>
      <w:bookmarkStart w:id="25" w:name="_Toc461252772"/>
      <w:bookmarkStart w:id="26" w:name="_Toc461255859"/>
      <w:bookmarkStart w:id="27" w:name="_Toc461256021"/>
      <w:bookmarkStart w:id="28" w:name="_Toc461256917"/>
      <w:bookmarkStart w:id="29" w:name="_Toc1742927"/>
      <w:bookmarkStart w:id="30" w:name="_Toc87864409"/>
      <w:r>
        <w:lastRenderedPageBreak/>
        <w:t>Bouwwerkgegevens</w:t>
      </w:r>
      <w:bookmarkEnd w:id="24"/>
      <w:bookmarkEnd w:id="25"/>
      <w:bookmarkEnd w:id="26"/>
      <w:bookmarkEnd w:id="27"/>
      <w:bookmarkEnd w:id="28"/>
      <w:bookmarkEnd w:id="29"/>
      <w:bookmarkEnd w:id="30"/>
    </w:p>
    <w:p w14:paraId="54BBD81F" w14:textId="77777777" w:rsidR="00001D57" w:rsidRDefault="00001D57" w:rsidP="00001D57">
      <w:pPr>
        <w:suppressAutoHyphens/>
        <w:ind w:left="709" w:hanging="709"/>
      </w:pPr>
    </w:p>
    <w:p w14:paraId="455F0291" w14:textId="77777777" w:rsidR="00001D57" w:rsidRDefault="00001D57" w:rsidP="00A059B2">
      <w:pPr>
        <w:pStyle w:val="Kop2"/>
        <w:keepLines w:val="0"/>
        <w:numPr>
          <w:ilvl w:val="1"/>
          <w:numId w:val="7"/>
        </w:numPr>
        <w:tabs>
          <w:tab w:val="clear" w:pos="454"/>
        </w:tabs>
        <w:spacing w:before="240" w:after="60" w:line="240" w:lineRule="auto"/>
      </w:pPr>
      <w:bookmarkStart w:id="31" w:name="_Toc461245936"/>
      <w:bookmarkStart w:id="32" w:name="_Toc461252773"/>
      <w:bookmarkStart w:id="33" w:name="_Toc461255860"/>
      <w:bookmarkStart w:id="34" w:name="_Toc461256022"/>
      <w:bookmarkStart w:id="35" w:name="_Toc461256918"/>
      <w:bookmarkStart w:id="36" w:name="_Toc1742928"/>
      <w:bookmarkStart w:id="37" w:name="_Toc87864410"/>
      <w:r>
        <w:t>Beschrijving van de werkzaamheden</w:t>
      </w:r>
      <w:bookmarkEnd w:id="31"/>
      <w:bookmarkEnd w:id="32"/>
      <w:bookmarkEnd w:id="33"/>
      <w:bookmarkEnd w:id="34"/>
      <w:bookmarkEnd w:id="35"/>
      <w:bookmarkEnd w:id="36"/>
      <w:bookmarkEnd w:id="37"/>
    </w:p>
    <w:p w14:paraId="68F23E54" w14:textId="77777777" w:rsidR="00001D57" w:rsidRDefault="00001D57" w:rsidP="00001D57">
      <w:pPr>
        <w:suppressAutoHyphens/>
        <w:ind w:left="709" w:hanging="709"/>
      </w:pPr>
    </w:p>
    <w:p w14:paraId="304E0B90" w14:textId="77777777" w:rsidR="00001D57" w:rsidRDefault="00001D57" w:rsidP="00001D57">
      <w:pPr>
        <w:suppressAutoHyphens/>
        <w:ind w:left="709" w:hanging="1"/>
      </w:pPr>
      <w:r>
        <w:t>Het werk bestaat in hoofdzaak uit:</w:t>
      </w:r>
    </w:p>
    <w:p w14:paraId="3D1E4E22" w14:textId="77777777" w:rsidR="00001D57" w:rsidRDefault="001D7929" w:rsidP="00A059B2">
      <w:pPr>
        <w:numPr>
          <w:ilvl w:val="0"/>
          <w:numId w:val="10"/>
        </w:numPr>
        <w:tabs>
          <w:tab w:val="clear" w:pos="360"/>
          <w:tab w:val="num" w:pos="1068"/>
        </w:tabs>
        <w:suppressAutoHyphens/>
        <w:spacing w:line="240" w:lineRule="auto"/>
        <w:ind w:left="1065"/>
      </w:pPr>
      <w:r>
        <w:t>Het uitvoeren van voorbereidende werkzaamheden;</w:t>
      </w:r>
    </w:p>
    <w:p w14:paraId="4EA83861" w14:textId="77777777" w:rsidR="001D7929" w:rsidRDefault="001D7929" w:rsidP="00A059B2">
      <w:pPr>
        <w:numPr>
          <w:ilvl w:val="0"/>
          <w:numId w:val="10"/>
        </w:numPr>
        <w:tabs>
          <w:tab w:val="clear" w:pos="360"/>
          <w:tab w:val="num" w:pos="1068"/>
        </w:tabs>
        <w:suppressAutoHyphens/>
        <w:spacing w:line="240" w:lineRule="auto"/>
        <w:ind w:left="1065"/>
      </w:pPr>
      <w:r>
        <w:t>Het aanbrengen kantplanken op hekwerk;</w:t>
      </w:r>
    </w:p>
    <w:p w14:paraId="2687CCC3" w14:textId="77777777" w:rsidR="001D7929" w:rsidRDefault="001D7929" w:rsidP="00A059B2">
      <w:pPr>
        <w:numPr>
          <w:ilvl w:val="0"/>
          <w:numId w:val="10"/>
        </w:numPr>
        <w:tabs>
          <w:tab w:val="clear" w:pos="360"/>
          <w:tab w:val="num" w:pos="1068"/>
        </w:tabs>
        <w:suppressAutoHyphens/>
        <w:spacing w:line="240" w:lineRule="auto"/>
        <w:ind w:left="1065"/>
      </w:pPr>
      <w:r>
        <w:t>Het aanbrengen kantplanken op werk- en looppoorten;</w:t>
      </w:r>
    </w:p>
    <w:p w14:paraId="42C7216B" w14:textId="77777777" w:rsidR="001D7929" w:rsidRDefault="001D7929" w:rsidP="00A059B2">
      <w:pPr>
        <w:numPr>
          <w:ilvl w:val="0"/>
          <w:numId w:val="10"/>
        </w:numPr>
        <w:tabs>
          <w:tab w:val="clear" w:pos="360"/>
          <w:tab w:val="num" w:pos="1068"/>
        </w:tabs>
        <w:suppressAutoHyphens/>
        <w:spacing w:line="240" w:lineRule="auto"/>
        <w:ind w:left="1065"/>
      </w:pPr>
      <w:r>
        <w:t xml:space="preserve">Het uitvoeren van bijkomende werkzaamheden. </w:t>
      </w:r>
    </w:p>
    <w:p w14:paraId="6C59D1C5" w14:textId="77777777" w:rsidR="00001D57" w:rsidRDefault="00001D57" w:rsidP="00A059B2">
      <w:pPr>
        <w:pStyle w:val="Kop2"/>
        <w:keepLines w:val="0"/>
        <w:numPr>
          <w:ilvl w:val="1"/>
          <w:numId w:val="7"/>
        </w:numPr>
        <w:tabs>
          <w:tab w:val="clear" w:pos="454"/>
        </w:tabs>
        <w:spacing w:before="240" w:after="60" w:line="240" w:lineRule="auto"/>
      </w:pPr>
      <w:bookmarkStart w:id="38" w:name="_Toc461245938"/>
      <w:bookmarkStart w:id="39" w:name="_Toc461252775"/>
      <w:bookmarkStart w:id="40" w:name="_Toc461255862"/>
      <w:bookmarkStart w:id="41" w:name="_Toc461256024"/>
      <w:bookmarkStart w:id="42" w:name="_Toc461256920"/>
      <w:bookmarkStart w:id="43" w:name="_Toc1742929"/>
      <w:bookmarkStart w:id="44" w:name="_Toc87864411"/>
      <w:r>
        <w:t>Ligging van de bouwlocatie</w:t>
      </w:r>
      <w:bookmarkEnd w:id="38"/>
      <w:bookmarkEnd w:id="39"/>
      <w:bookmarkEnd w:id="40"/>
      <w:bookmarkEnd w:id="41"/>
      <w:bookmarkEnd w:id="42"/>
      <w:bookmarkEnd w:id="43"/>
      <w:bookmarkEnd w:id="44"/>
    </w:p>
    <w:p w14:paraId="4CD172D8" w14:textId="77777777" w:rsidR="00001D57" w:rsidRDefault="00001D57" w:rsidP="00001D57">
      <w:pPr>
        <w:suppressAutoHyphens/>
        <w:ind w:left="709" w:hanging="709"/>
      </w:pPr>
    </w:p>
    <w:p w14:paraId="1A2FA11D" w14:textId="77777777" w:rsidR="00001D57" w:rsidRPr="00E0026C" w:rsidRDefault="00001D57" w:rsidP="00001D57">
      <w:pPr>
        <w:suppressAutoHyphens/>
        <w:ind w:left="709" w:hanging="1"/>
      </w:pPr>
      <w:r>
        <w:tab/>
      </w:r>
      <w:r w:rsidRPr="00E0026C">
        <w:t>Adres / ligging van de bouwlocatie:</w:t>
      </w:r>
    </w:p>
    <w:p w14:paraId="30448471" w14:textId="77777777" w:rsidR="00001D57" w:rsidRPr="00E0026C" w:rsidRDefault="00001D57" w:rsidP="00001D57">
      <w:pPr>
        <w:suppressAutoHyphens/>
        <w:ind w:left="709" w:hanging="1"/>
      </w:pPr>
      <w:r w:rsidRPr="00E0026C">
        <w:t>De bouwlocatie is gelegen in</w:t>
      </w:r>
    </w:p>
    <w:p w14:paraId="4F99B1A6" w14:textId="77777777" w:rsidR="0015175B" w:rsidRDefault="00001D57" w:rsidP="009E750D">
      <w:pPr>
        <w:suppressAutoHyphens/>
        <w:ind w:left="709" w:hanging="1"/>
      </w:pPr>
      <w:r w:rsidRPr="00E0026C">
        <w:t>Het adres is:</w:t>
      </w:r>
      <w:r w:rsidR="009E750D">
        <w:t xml:space="preserve"> </w:t>
      </w:r>
    </w:p>
    <w:p w14:paraId="56411BE6" w14:textId="77777777" w:rsidR="00F40440" w:rsidRDefault="00F40440" w:rsidP="00F40440">
      <w:pPr>
        <w:autoSpaceDE w:val="0"/>
        <w:autoSpaceDN w:val="0"/>
        <w:adjustRightInd w:val="0"/>
        <w:spacing w:line="240" w:lineRule="auto"/>
        <w:ind w:firstLine="708"/>
        <w:rPr>
          <w:rFonts w:ascii="ArialMT" w:hAnsi="ArialMT" w:cs="ArialMT"/>
          <w:sz w:val="16"/>
          <w:szCs w:val="16"/>
        </w:rPr>
      </w:pPr>
    </w:p>
    <w:p w14:paraId="1AD8244B" w14:textId="77777777" w:rsidR="00F40440" w:rsidRPr="00F40440" w:rsidRDefault="00F40440" w:rsidP="00F40440">
      <w:pPr>
        <w:suppressAutoHyphens/>
        <w:ind w:left="709" w:hanging="1"/>
      </w:pPr>
      <w:r w:rsidRPr="00F40440">
        <w:t>Sportpark Bijlmer</w:t>
      </w:r>
    </w:p>
    <w:p w14:paraId="70F50DA3" w14:textId="77777777" w:rsidR="00F40440" w:rsidRPr="00F40440" w:rsidRDefault="00F40440" w:rsidP="00F40440">
      <w:pPr>
        <w:suppressAutoHyphens/>
        <w:ind w:left="709" w:hanging="1"/>
      </w:pPr>
      <w:r w:rsidRPr="00F40440">
        <w:t>Veldnummers;</w:t>
      </w:r>
    </w:p>
    <w:p w14:paraId="04190F7E" w14:textId="77777777" w:rsidR="00F40440" w:rsidRPr="00F40440" w:rsidRDefault="00F40440" w:rsidP="00F40440">
      <w:pPr>
        <w:suppressAutoHyphens/>
        <w:ind w:left="709" w:hanging="1"/>
      </w:pPr>
      <w:r w:rsidRPr="00F40440">
        <w:t>- SPO-BIJL-02</w:t>
      </w:r>
    </w:p>
    <w:p w14:paraId="50741031" w14:textId="77777777" w:rsidR="00F40440" w:rsidRPr="00F40440" w:rsidRDefault="00F40440" w:rsidP="00F40440">
      <w:pPr>
        <w:suppressAutoHyphens/>
        <w:ind w:left="709" w:hanging="1"/>
      </w:pPr>
      <w:r w:rsidRPr="00F40440">
        <w:t>- SPO-BIJL-03</w:t>
      </w:r>
    </w:p>
    <w:p w14:paraId="0F9E0337" w14:textId="77777777" w:rsidR="00F40440" w:rsidRDefault="00F40440" w:rsidP="00F40440">
      <w:pPr>
        <w:suppressAutoHyphens/>
        <w:ind w:left="709" w:hanging="1"/>
      </w:pPr>
      <w:r w:rsidRPr="00F40440">
        <w:t>Adres: Karspeldreef 501, 1102 BX Amsterdam.</w:t>
      </w:r>
    </w:p>
    <w:p w14:paraId="3BEE1F89" w14:textId="77777777" w:rsidR="009E750D" w:rsidRDefault="00F40440" w:rsidP="009E750D">
      <w:pPr>
        <w:suppressAutoHyphens/>
        <w:ind w:left="709" w:hanging="1"/>
      </w:pPr>
      <w:r>
        <w:rPr>
          <w:noProof/>
        </w:rPr>
        <w:drawing>
          <wp:inline distT="0" distB="0" distL="0" distR="0" wp14:anchorId="092839C0" wp14:editId="673C29F4">
            <wp:extent cx="4238604" cy="2618841"/>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61553" cy="2633020"/>
                    </a:xfrm>
                    <a:prstGeom prst="rect">
                      <a:avLst/>
                    </a:prstGeom>
                    <a:noFill/>
                    <a:ln>
                      <a:noFill/>
                    </a:ln>
                  </pic:spPr>
                </pic:pic>
              </a:graphicData>
            </a:graphic>
          </wp:inline>
        </w:drawing>
      </w:r>
    </w:p>
    <w:p w14:paraId="393C9A58" w14:textId="77777777" w:rsidR="00001D57" w:rsidRDefault="00001D57" w:rsidP="00001D57">
      <w:pPr>
        <w:suppressAutoHyphens/>
        <w:ind w:left="709" w:hanging="1"/>
        <w:rPr>
          <w:noProof/>
          <w:lang w:eastAsia="nl-NL"/>
        </w:rPr>
      </w:pPr>
    </w:p>
    <w:p w14:paraId="64F9F80F" w14:textId="77777777" w:rsidR="00811C3F" w:rsidRDefault="00811C3F" w:rsidP="00001D57">
      <w:pPr>
        <w:suppressAutoHyphens/>
        <w:ind w:left="709" w:hanging="1"/>
      </w:pPr>
    </w:p>
    <w:p w14:paraId="64AE4C56" w14:textId="77777777" w:rsidR="003D3224" w:rsidRDefault="003D3224" w:rsidP="00001D57">
      <w:pPr>
        <w:suppressAutoHyphens/>
        <w:ind w:left="709" w:hanging="1"/>
      </w:pPr>
    </w:p>
    <w:p w14:paraId="0DB366DF" w14:textId="77777777" w:rsidR="003D3224" w:rsidRDefault="003D3224" w:rsidP="00001D57">
      <w:pPr>
        <w:suppressAutoHyphens/>
        <w:ind w:left="709" w:hanging="1"/>
      </w:pPr>
    </w:p>
    <w:p w14:paraId="367E3481" w14:textId="77777777" w:rsidR="00811C3F" w:rsidRDefault="00811C3F" w:rsidP="00001D57">
      <w:pPr>
        <w:suppressAutoHyphens/>
        <w:ind w:left="709" w:hanging="1"/>
      </w:pPr>
    </w:p>
    <w:p w14:paraId="22B11B3F" w14:textId="77777777" w:rsidR="00811C3F" w:rsidRDefault="00811C3F" w:rsidP="00001D57">
      <w:pPr>
        <w:suppressAutoHyphens/>
        <w:ind w:left="709" w:hanging="1"/>
      </w:pPr>
    </w:p>
    <w:p w14:paraId="7F6F0651" w14:textId="77777777" w:rsidR="00811C3F" w:rsidRDefault="00811C3F" w:rsidP="00001D57">
      <w:pPr>
        <w:suppressAutoHyphens/>
        <w:ind w:left="709" w:hanging="1"/>
      </w:pPr>
    </w:p>
    <w:p w14:paraId="615247BC" w14:textId="77777777" w:rsidR="00F40440" w:rsidRDefault="00F40440" w:rsidP="00001D57">
      <w:pPr>
        <w:suppressAutoHyphens/>
        <w:ind w:left="709" w:hanging="1"/>
      </w:pPr>
      <w:r w:rsidRPr="00F40440">
        <w:lastRenderedPageBreak/>
        <w:t>Sportpark Drieburg</w:t>
      </w:r>
    </w:p>
    <w:p w14:paraId="2C96F04F" w14:textId="77777777" w:rsidR="00811C3F" w:rsidRPr="00811C3F" w:rsidRDefault="00811C3F" w:rsidP="00811C3F">
      <w:pPr>
        <w:suppressAutoHyphens/>
        <w:ind w:left="709" w:hanging="1"/>
      </w:pPr>
      <w:r w:rsidRPr="00811C3F">
        <w:t>Veldnummers;</w:t>
      </w:r>
    </w:p>
    <w:p w14:paraId="358DC797" w14:textId="77777777" w:rsidR="00811C3F" w:rsidRPr="00811C3F" w:rsidRDefault="00811C3F" w:rsidP="00811C3F">
      <w:pPr>
        <w:suppressAutoHyphens/>
        <w:ind w:left="709" w:hanging="1"/>
      </w:pPr>
      <w:r w:rsidRPr="00811C3F">
        <w:t>- SPO-DRIE-01</w:t>
      </w:r>
    </w:p>
    <w:p w14:paraId="1B2EAADF" w14:textId="77777777" w:rsidR="00811C3F" w:rsidRPr="00811C3F" w:rsidRDefault="00811C3F" w:rsidP="00811C3F">
      <w:pPr>
        <w:suppressAutoHyphens/>
        <w:ind w:left="709" w:hanging="1"/>
      </w:pPr>
      <w:r w:rsidRPr="00811C3F">
        <w:t>- SPO-DRIE-03</w:t>
      </w:r>
    </w:p>
    <w:p w14:paraId="685DFDA2" w14:textId="77777777" w:rsidR="00811C3F" w:rsidRPr="00811C3F" w:rsidRDefault="00811C3F" w:rsidP="00811C3F">
      <w:pPr>
        <w:suppressAutoHyphens/>
        <w:ind w:left="709" w:hanging="1"/>
      </w:pPr>
      <w:r w:rsidRPr="00811C3F">
        <w:t>- SPO-DRIE-07</w:t>
      </w:r>
    </w:p>
    <w:p w14:paraId="78D81AC5" w14:textId="77777777" w:rsidR="00811C3F" w:rsidRPr="00811C3F" w:rsidRDefault="00811C3F" w:rsidP="00811C3F">
      <w:pPr>
        <w:suppressAutoHyphens/>
        <w:ind w:left="709" w:hanging="1"/>
      </w:pPr>
      <w:r w:rsidRPr="00811C3F">
        <w:t>- SPO-DRIE-08</w:t>
      </w:r>
    </w:p>
    <w:p w14:paraId="1587FF7D" w14:textId="77777777" w:rsidR="00811C3F" w:rsidRPr="00811C3F" w:rsidRDefault="00811C3F" w:rsidP="00811C3F">
      <w:pPr>
        <w:suppressAutoHyphens/>
        <w:ind w:left="709" w:hanging="1"/>
      </w:pPr>
      <w:r w:rsidRPr="00811C3F">
        <w:t>- SPO-DRIE-10</w:t>
      </w:r>
    </w:p>
    <w:p w14:paraId="1D612512" w14:textId="77777777" w:rsidR="00811C3F" w:rsidRPr="00811C3F" w:rsidRDefault="00811C3F" w:rsidP="00811C3F">
      <w:pPr>
        <w:suppressAutoHyphens/>
        <w:ind w:left="709" w:hanging="1"/>
      </w:pPr>
      <w:r w:rsidRPr="00811C3F">
        <w:t>- SPO-DRIE-12</w:t>
      </w:r>
    </w:p>
    <w:p w14:paraId="32D7E208" w14:textId="77777777" w:rsidR="00811C3F" w:rsidRDefault="00811C3F" w:rsidP="00811C3F">
      <w:pPr>
        <w:suppressAutoHyphens/>
        <w:ind w:left="709" w:hanging="1"/>
      </w:pPr>
      <w:r w:rsidRPr="00811C3F">
        <w:t>- SPO-DRIE-15</w:t>
      </w:r>
    </w:p>
    <w:p w14:paraId="1F07131E" w14:textId="77777777" w:rsidR="00811C3F" w:rsidRDefault="00811C3F" w:rsidP="00001D57">
      <w:pPr>
        <w:suppressAutoHyphens/>
        <w:ind w:left="709" w:hanging="1"/>
      </w:pPr>
      <w:r w:rsidRPr="00811C3F">
        <w:t xml:space="preserve">Adres: </w:t>
      </w:r>
      <w:proofErr w:type="spellStart"/>
      <w:r w:rsidRPr="00811C3F">
        <w:t>Drieburgpad</w:t>
      </w:r>
      <w:proofErr w:type="spellEnd"/>
      <w:r w:rsidRPr="00811C3F">
        <w:t xml:space="preserve"> 6, 1097 HK Amsterdam.</w:t>
      </w:r>
    </w:p>
    <w:p w14:paraId="6D7520F1" w14:textId="77777777" w:rsidR="00F40440" w:rsidRDefault="00811C3F" w:rsidP="00001D57">
      <w:pPr>
        <w:suppressAutoHyphens/>
        <w:ind w:left="709" w:hanging="1"/>
        <w:rPr>
          <w:noProof/>
          <w:lang w:eastAsia="nl-NL"/>
        </w:rPr>
      </w:pPr>
      <w:r>
        <w:rPr>
          <w:noProof/>
          <w:lang w:eastAsia="nl-NL"/>
        </w:rPr>
        <w:drawing>
          <wp:inline distT="0" distB="0" distL="0" distR="0" wp14:anchorId="0A22601E" wp14:editId="63CE16A5">
            <wp:extent cx="3954695" cy="2245766"/>
            <wp:effectExtent l="0" t="0" r="8255" b="254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73701" cy="2256559"/>
                    </a:xfrm>
                    <a:prstGeom prst="rect">
                      <a:avLst/>
                    </a:prstGeom>
                    <a:noFill/>
                    <a:ln>
                      <a:noFill/>
                    </a:ln>
                  </pic:spPr>
                </pic:pic>
              </a:graphicData>
            </a:graphic>
          </wp:inline>
        </w:drawing>
      </w:r>
    </w:p>
    <w:p w14:paraId="417D9C7C" w14:textId="77777777" w:rsidR="003D3224" w:rsidRDefault="003D3224" w:rsidP="00001D57">
      <w:pPr>
        <w:suppressAutoHyphens/>
        <w:ind w:left="709" w:hanging="1"/>
        <w:rPr>
          <w:noProof/>
          <w:lang w:eastAsia="nl-NL"/>
        </w:rPr>
      </w:pPr>
    </w:p>
    <w:p w14:paraId="0AE92049" w14:textId="77777777" w:rsidR="003D3224" w:rsidRPr="003D3224" w:rsidRDefault="003D3224" w:rsidP="003D3224">
      <w:pPr>
        <w:suppressAutoHyphens/>
        <w:ind w:left="709" w:hanging="1"/>
      </w:pPr>
      <w:r w:rsidRPr="003D3224">
        <w:t>Sportpark IJburg</w:t>
      </w:r>
    </w:p>
    <w:p w14:paraId="2C883ED4" w14:textId="77777777" w:rsidR="003D3224" w:rsidRPr="003D3224" w:rsidRDefault="003D3224" w:rsidP="003D3224">
      <w:pPr>
        <w:suppressAutoHyphens/>
        <w:ind w:left="709" w:hanging="1"/>
      </w:pPr>
      <w:r w:rsidRPr="003D3224">
        <w:t>Veldnummers;</w:t>
      </w:r>
    </w:p>
    <w:p w14:paraId="01DF083C" w14:textId="77777777" w:rsidR="003D3224" w:rsidRPr="003D3224" w:rsidRDefault="003D3224" w:rsidP="003D3224">
      <w:pPr>
        <w:suppressAutoHyphens/>
        <w:ind w:left="709" w:hanging="1"/>
      </w:pPr>
      <w:r w:rsidRPr="003D3224">
        <w:t>- SPO-IJBU-01</w:t>
      </w:r>
    </w:p>
    <w:p w14:paraId="644BA8A2" w14:textId="77777777" w:rsidR="003D3224" w:rsidRPr="003D3224" w:rsidRDefault="003D3224" w:rsidP="003D3224">
      <w:pPr>
        <w:suppressAutoHyphens/>
        <w:ind w:left="709" w:hanging="1"/>
      </w:pPr>
      <w:r w:rsidRPr="003D3224">
        <w:t>- SPO-IJBU-03</w:t>
      </w:r>
    </w:p>
    <w:p w14:paraId="45912998" w14:textId="77777777" w:rsidR="003D3224" w:rsidRPr="003D3224" w:rsidRDefault="003D3224" w:rsidP="003D3224">
      <w:pPr>
        <w:suppressAutoHyphens/>
        <w:ind w:left="709" w:hanging="1"/>
      </w:pPr>
      <w:r w:rsidRPr="003D3224">
        <w:t>- SPO-IJBU-05</w:t>
      </w:r>
    </w:p>
    <w:p w14:paraId="6CF5756C" w14:textId="77777777" w:rsidR="003D3224" w:rsidRDefault="003D3224" w:rsidP="003D3224">
      <w:pPr>
        <w:suppressAutoHyphens/>
        <w:ind w:left="709" w:hanging="1"/>
      </w:pPr>
      <w:r w:rsidRPr="003D3224">
        <w:t xml:space="preserve">Adres: Dick </w:t>
      </w:r>
      <w:proofErr w:type="spellStart"/>
      <w:r w:rsidRPr="003D3224">
        <w:t>Hilleniuspad</w:t>
      </w:r>
      <w:proofErr w:type="spellEnd"/>
      <w:r w:rsidRPr="003D3224">
        <w:t xml:space="preserve"> 2, 1087 BZ Amsterdam.</w:t>
      </w:r>
    </w:p>
    <w:p w14:paraId="1FA69BD5" w14:textId="77777777" w:rsidR="00811C3F" w:rsidRDefault="00811C3F" w:rsidP="00001D57">
      <w:pPr>
        <w:suppressAutoHyphens/>
        <w:ind w:left="709" w:hanging="1"/>
        <w:rPr>
          <w:noProof/>
          <w:lang w:eastAsia="nl-NL"/>
        </w:rPr>
      </w:pPr>
      <w:r>
        <w:rPr>
          <w:noProof/>
          <w:lang w:eastAsia="nl-NL"/>
        </w:rPr>
        <w:drawing>
          <wp:inline distT="0" distB="0" distL="0" distR="0" wp14:anchorId="7447972C" wp14:editId="797F6E03">
            <wp:extent cx="3028493" cy="2223035"/>
            <wp:effectExtent l="0" t="0" r="635" b="635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46396" cy="2236176"/>
                    </a:xfrm>
                    <a:prstGeom prst="rect">
                      <a:avLst/>
                    </a:prstGeom>
                    <a:noFill/>
                    <a:ln>
                      <a:noFill/>
                    </a:ln>
                  </pic:spPr>
                </pic:pic>
              </a:graphicData>
            </a:graphic>
          </wp:inline>
        </w:drawing>
      </w:r>
    </w:p>
    <w:p w14:paraId="55B50DEC" w14:textId="77777777" w:rsidR="00F40440" w:rsidRDefault="00F40440" w:rsidP="00001D57">
      <w:pPr>
        <w:suppressAutoHyphens/>
        <w:ind w:left="709" w:hanging="1"/>
        <w:rPr>
          <w:noProof/>
          <w:lang w:eastAsia="nl-NL"/>
        </w:rPr>
      </w:pPr>
    </w:p>
    <w:p w14:paraId="1DE404E2" w14:textId="77777777" w:rsidR="00F40440" w:rsidRDefault="00F40440" w:rsidP="00001D57">
      <w:pPr>
        <w:suppressAutoHyphens/>
        <w:ind w:left="709" w:hanging="1"/>
        <w:rPr>
          <w:noProof/>
          <w:lang w:eastAsia="nl-NL"/>
        </w:rPr>
      </w:pPr>
    </w:p>
    <w:p w14:paraId="4F9C0607" w14:textId="77777777" w:rsidR="00F40440" w:rsidRDefault="003D3224" w:rsidP="00001D57">
      <w:pPr>
        <w:suppressAutoHyphens/>
        <w:ind w:left="709" w:hanging="1"/>
      </w:pPr>
      <w:r w:rsidRPr="000F6563">
        <w:lastRenderedPageBreak/>
        <w:t>Sportpark Middenmeer-Voorland</w:t>
      </w:r>
    </w:p>
    <w:p w14:paraId="2FA00FAA" w14:textId="77777777" w:rsidR="00F40440" w:rsidRDefault="000F6563" w:rsidP="00001D57">
      <w:pPr>
        <w:suppressAutoHyphens/>
        <w:ind w:left="709" w:hanging="1"/>
      </w:pPr>
      <w:r w:rsidRPr="000F6563">
        <w:t>Veldnummers;</w:t>
      </w:r>
    </w:p>
    <w:p w14:paraId="2A85AD6C" w14:textId="77777777" w:rsidR="000F6563" w:rsidRPr="000F6563" w:rsidRDefault="000F6563" w:rsidP="000F6563">
      <w:pPr>
        <w:suppressAutoHyphens/>
        <w:ind w:left="709" w:hanging="1"/>
      </w:pPr>
      <w:r w:rsidRPr="000F6563">
        <w:t>- SPO-MIDD-08</w:t>
      </w:r>
    </w:p>
    <w:p w14:paraId="655AD8B5" w14:textId="77777777" w:rsidR="000F6563" w:rsidRPr="000F6563" w:rsidRDefault="000F6563" w:rsidP="000F6563">
      <w:pPr>
        <w:suppressAutoHyphens/>
        <w:ind w:left="709" w:hanging="1"/>
      </w:pPr>
      <w:r w:rsidRPr="000F6563">
        <w:t>- SPO-MIDD-10</w:t>
      </w:r>
    </w:p>
    <w:p w14:paraId="693874BD" w14:textId="77777777" w:rsidR="000F6563" w:rsidRPr="000F6563" w:rsidRDefault="000F6563" w:rsidP="000F6563">
      <w:pPr>
        <w:suppressAutoHyphens/>
        <w:ind w:left="709" w:hanging="1"/>
      </w:pPr>
      <w:r w:rsidRPr="000F6563">
        <w:t>- SPO-MIDD-11</w:t>
      </w:r>
    </w:p>
    <w:p w14:paraId="35E36076" w14:textId="77777777" w:rsidR="000F6563" w:rsidRPr="000F6563" w:rsidRDefault="000F6563" w:rsidP="000F6563">
      <w:pPr>
        <w:suppressAutoHyphens/>
        <w:ind w:left="709" w:hanging="1"/>
      </w:pPr>
      <w:r w:rsidRPr="000F6563">
        <w:t>- SPO-MIDD-20</w:t>
      </w:r>
    </w:p>
    <w:p w14:paraId="6EF8549F" w14:textId="77777777" w:rsidR="000F6563" w:rsidRPr="000F6563" w:rsidRDefault="000F6563" w:rsidP="000F6563">
      <w:pPr>
        <w:suppressAutoHyphens/>
        <w:ind w:left="709" w:hanging="1"/>
      </w:pPr>
      <w:r w:rsidRPr="000F6563">
        <w:t>- SPO-MIDD-21</w:t>
      </w:r>
    </w:p>
    <w:p w14:paraId="47D35C16" w14:textId="77777777" w:rsidR="000F6563" w:rsidRPr="000F6563" w:rsidRDefault="000F6563" w:rsidP="000F6563">
      <w:pPr>
        <w:suppressAutoHyphens/>
        <w:ind w:left="709" w:hanging="1"/>
      </w:pPr>
      <w:r w:rsidRPr="000F6563">
        <w:t>- SPO-MIDD-22</w:t>
      </w:r>
    </w:p>
    <w:p w14:paraId="12808971" w14:textId="77777777" w:rsidR="000F6563" w:rsidRPr="000F6563" w:rsidRDefault="000F6563" w:rsidP="000F6563">
      <w:pPr>
        <w:suppressAutoHyphens/>
        <w:ind w:left="709" w:hanging="1"/>
      </w:pPr>
      <w:r w:rsidRPr="000F6563">
        <w:t>- SPO-MIDD-26</w:t>
      </w:r>
    </w:p>
    <w:p w14:paraId="68257888" w14:textId="77777777" w:rsidR="00F40440" w:rsidRDefault="000F6563" w:rsidP="000F6563">
      <w:pPr>
        <w:suppressAutoHyphens/>
        <w:ind w:left="709" w:hanging="1"/>
      </w:pPr>
      <w:r w:rsidRPr="000F6563">
        <w:t>- SPO-MIDD-27</w:t>
      </w:r>
    </w:p>
    <w:p w14:paraId="008DFA5D" w14:textId="77777777" w:rsidR="000F6563" w:rsidRDefault="000F6563" w:rsidP="000F6563">
      <w:pPr>
        <w:suppressAutoHyphens/>
        <w:ind w:left="709" w:hanging="1"/>
      </w:pPr>
      <w:r w:rsidRPr="000F6563">
        <w:t>Adres: Radioweg 76, 1098 NJ Amsterdam.</w:t>
      </w:r>
    </w:p>
    <w:p w14:paraId="61CA660C" w14:textId="77777777" w:rsidR="00F40440" w:rsidRDefault="000F6563" w:rsidP="00001D57">
      <w:pPr>
        <w:suppressAutoHyphens/>
        <w:ind w:left="709" w:hanging="1"/>
        <w:rPr>
          <w:noProof/>
          <w:lang w:eastAsia="nl-NL"/>
        </w:rPr>
      </w:pPr>
      <w:r>
        <w:rPr>
          <w:noProof/>
          <w:lang w:eastAsia="nl-NL"/>
        </w:rPr>
        <w:drawing>
          <wp:inline distT="0" distB="0" distL="0" distR="0" wp14:anchorId="28AC732F" wp14:editId="7ACBA2EB">
            <wp:extent cx="3496665" cy="2596382"/>
            <wp:effectExtent l="0" t="0" r="889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07270" cy="2604257"/>
                    </a:xfrm>
                    <a:prstGeom prst="rect">
                      <a:avLst/>
                    </a:prstGeom>
                    <a:noFill/>
                    <a:ln>
                      <a:noFill/>
                    </a:ln>
                  </pic:spPr>
                </pic:pic>
              </a:graphicData>
            </a:graphic>
          </wp:inline>
        </w:drawing>
      </w:r>
    </w:p>
    <w:p w14:paraId="2CB9D744" w14:textId="77777777" w:rsidR="00F40440" w:rsidRDefault="00F40440" w:rsidP="00001D57">
      <w:pPr>
        <w:suppressAutoHyphens/>
        <w:ind w:left="709" w:hanging="1"/>
        <w:rPr>
          <w:noProof/>
          <w:lang w:eastAsia="nl-NL"/>
        </w:rPr>
      </w:pPr>
    </w:p>
    <w:p w14:paraId="70842923" w14:textId="77777777" w:rsidR="000F6563" w:rsidRPr="000F6563" w:rsidRDefault="000F6563" w:rsidP="000F6563">
      <w:pPr>
        <w:suppressAutoHyphens/>
        <w:ind w:left="709" w:hanging="1"/>
      </w:pPr>
      <w:r w:rsidRPr="000F6563">
        <w:t>Sportpark 't Loopveld</w:t>
      </w:r>
    </w:p>
    <w:p w14:paraId="192B10F7" w14:textId="77777777" w:rsidR="000F6563" w:rsidRPr="000F6563" w:rsidRDefault="000F6563" w:rsidP="000F6563">
      <w:pPr>
        <w:suppressAutoHyphens/>
        <w:ind w:left="709" w:hanging="1"/>
      </w:pPr>
      <w:r w:rsidRPr="000F6563">
        <w:t>Veldnummer;</w:t>
      </w:r>
    </w:p>
    <w:p w14:paraId="243680EA" w14:textId="77777777" w:rsidR="00F40440" w:rsidRDefault="000F6563" w:rsidP="000F6563">
      <w:pPr>
        <w:suppressAutoHyphens/>
        <w:ind w:left="709" w:hanging="1"/>
      </w:pPr>
      <w:r w:rsidRPr="000F6563">
        <w:t>- SPZ-LOOP-12</w:t>
      </w:r>
    </w:p>
    <w:p w14:paraId="59FC58CA" w14:textId="77777777" w:rsidR="00F40440" w:rsidRDefault="000F6563" w:rsidP="00001D57">
      <w:pPr>
        <w:suppressAutoHyphens/>
        <w:ind w:left="709" w:hanging="1"/>
        <w:rPr>
          <w:noProof/>
          <w:lang w:eastAsia="nl-NL"/>
        </w:rPr>
      </w:pPr>
      <w:r>
        <w:rPr>
          <w:noProof/>
          <w:lang w:eastAsia="nl-NL"/>
        </w:rPr>
        <w:t>Adres: Aanloop 5, 1183 SZ A</w:t>
      </w:r>
      <w:r w:rsidR="00452144">
        <w:rPr>
          <w:noProof/>
          <w:lang w:eastAsia="nl-NL"/>
        </w:rPr>
        <w:t>mstelveen</w:t>
      </w:r>
    </w:p>
    <w:p w14:paraId="40E717AC" w14:textId="77777777" w:rsidR="000F6563" w:rsidRDefault="00452144" w:rsidP="00001D57">
      <w:pPr>
        <w:suppressAutoHyphens/>
        <w:ind w:left="709" w:hanging="1"/>
        <w:rPr>
          <w:noProof/>
          <w:lang w:eastAsia="nl-NL"/>
        </w:rPr>
      </w:pPr>
      <w:r>
        <w:rPr>
          <w:noProof/>
          <w:lang w:eastAsia="nl-NL"/>
        </w:rPr>
        <w:drawing>
          <wp:inline distT="0" distB="0" distL="0" distR="0" wp14:anchorId="71361132" wp14:editId="423EA6DF">
            <wp:extent cx="3708806" cy="2287658"/>
            <wp:effectExtent l="0" t="0" r="635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15104" cy="2291543"/>
                    </a:xfrm>
                    <a:prstGeom prst="rect">
                      <a:avLst/>
                    </a:prstGeom>
                    <a:noFill/>
                    <a:ln>
                      <a:noFill/>
                    </a:ln>
                  </pic:spPr>
                </pic:pic>
              </a:graphicData>
            </a:graphic>
          </wp:inline>
        </w:drawing>
      </w:r>
    </w:p>
    <w:p w14:paraId="7C83F699" w14:textId="77777777" w:rsidR="002136F1" w:rsidRDefault="002136F1" w:rsidP="002136F1">
      <w:pPr>
        <w:suppressAutoHyphens/>
        <w:rPr>
          <w:noProof/>
          <w:lang w:eastAsia="nl-NL"/>
        </w:rPr>
      </w:pPr>
    </w:p>
    <w:p w14:paraId="6D9858F8" w14:textId="77777777" w:rsidR="002136F1" w:rsidRDefault="000E4C62" w:rsidP="002136F1">
      <w:pPr>
        <w:suppressAutoHyphens/>
        <w:rPr>
          <w:noProof/>
          <w:lang w:eastAsia="nl-NL"/>
        </w:rPr>
      </w:pPr>
      <w:r>
        <w:rPr>
          <w:noProof/>
          <w:lang w:eastAsia="nl-NL"/>
        </w:rPr>
        <w:lastRenderedPageBreak/>
        <w:t>S</w:t>
      </w:r>
      <w:r w:rsidR="002136F1" w:rsidRPr="002136F1">
        <w:rPr>
          <w:noProof/>
          <w:lang w:eastAsia="nl-NL"/>
        </w:rPr>
        <w:t>portpark Olympiaplein</w:t>
      </w:r>
      <w:r w:rsidR="002136F1" w:rsidRPr="002136F1">
        <w:rPr>
          <w:noProof/>
          <w:lang w:eastAsia="nl-NL"/>
        </w:rPr>
        <w:cr/>
        <w:t>Veldnummers;</w:t>
      </w:r>
      <w:r w:rsidR="002136F1" w:rsidRPr="002136F1">
        <w:rPr>
          <w:noProof/>
          <w:lang w:eastAsia="nl-NL"/>
        </w:rPr>
        <w:cr/>
        <w:t>-</w:t>
      </w:r>
      <w:r w:rsidR="002136F1" w:rsidRPr="002136F1">
        <w:rPr>
          <w:noProof/>
          <w:lang w:eastAsia="nl-NL"/>
        </w:rPr>
        <w:tab/>
        <w:t>SPZ-OLYM-01</w:t>
      </w:r>
      <w:r w:rsidR="002136F1" w:rsidRPr="002136F1">
        <w:rPr>
          <w:noProof/>
          <w:lang w:eastAsia="nl-NL"/>
        </w:rPr>
        <w:cr/>
        <w:t>-</w:t>
      </w:r>
      <w:r w:rsidR="002136F1" w:rsidRPr="002136F1">
        <w:rPr>
          <w:noProof/>
          <w:lang w:eastAsia="nl-NL"/>
        </w:rPr>
        <w:tab/>
        <w:t>SPZ-OLYM-02</w:t>
      </w:r>
      <w:r w:rsidR="002136F1" w:rsidRPr="002136F1">
        <w:rPr>
          <w:noProof/>
          <w:lang w:eastAsia="nl-NL"/>
        </w:rPr>
        <w:cr/>
        <w:t>-</w:t>
      </w:r>
      <w:r w:rsidR="002136F1" w:rsidRPr="002136F1">
        <w:rPr>
          <w:noProof/>
          <w:lang w:eastAsia="nl-NL"/>
        </w:rPr>
        <w:tab/>
        <w:t>SPZ-OLYM-03</w:t>
      </w:r>
      <w:r w:rsidR="002136F1" w:rsidRPr="002136F1">
        <w:rPr>
          <w:noProof/>
          <w:lang w:eastAsia="nl-NL"/>
        </w:rPr>
        <w:cr/>
      </w:r>
      <w:r>
        <w:rPr>
          <w:noProof/>
          <w:lang w:eastAsia="nl-NL"/>
        </w:rPr>
        <w:t>A</w:t>
      </w:r>
      <w:r w:rsidR="002136F1" w:rsidRPr="002136F1">
        <w:rPr>
          <w:noProof/>
          <w:lang w:eastAsia="nl-NL"/>
        </w:rPr>
        <w:t>dres: Olympiaplein 31, 1077 CL  Amsterdam</w:t>
      </w:r>
    </w:p>
    <w:p w14:paraId="089A1902" w14:textId="77777777" w:rsidR="002136F1" w:rsidRDefault="000E4C62" w:rsidP="002136F1">
      <w:pPr>
        <w:suppressAutoHyphens/>
        <w:rPr>
          <w:noProof/>
          <w:lang w:eastAsia="nl-NL"/>
        </w:rPr>
      </w:pPr>
      <w:r>
        <w:rPr>
          <w:noProof/>
          <w:lang w:eastAsia="nl-NL"/>
        </w:rPr>
        <w:drawing>
          <wp:inline distT="0" distB="0" distL="0" distR="0" wp14:anchorId="78948EA7" wp14:editId="76318E1B">
            <wp:extent cx="3189427" cy="2912575"/>
            <wp:effectExtent l="0" t="0" r="0" b="254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93814" cy="2916582"/>
                    </a:xfrm>
                    <a:prstGeom prst="rect">
                      <a:avLst/>
                    </a:prstGeom>
                    <a:noFill/>
                    <a:ln>
                      <a:noFill/>
                    </a:ln>
                  </pic:spPr>
                </pic:pic>
              </a:graphicData>
            </a:graphic>
          </wp:inline>
        </w:drawing>
      </w:r>
    </w:p>
    <w:p w14:paraId="1ABE1F65" w14:textId="77777777" w:rsidR="002136F1" w:rsidRDefault="002136F1" w:rsidP="002136F1">
      <w:pPr>
        <w:suppressAutoHyphens/>
        <w:rPr>
          <w:noProof/>
          <w:lang w:eastAsia="nl-NL"/>
        </w:rPr>
      </w:pPr>
    </w:p>
    <w:p w14:paraId="0AC72BFA" w14:textId="77777777" w:rsidR="00452144" w:rsidRDefault="002136F1" w:rsidP="002136F1">
      <w:pPr>
        <w:suppressAutoHyphens/>
        <w:rPr>
          <w:noProof/>
          <w:lang w:eastAsia="nl-NL"/>
        </w:rPr>
      </w:pPr>
      <w:r>
        <w:rPr>
          <w:noProof/>
          <w:lang w:eastAsia="nl-NL"/>
        </w:rPr>
        <w:t>S</w:t>
      </w:r>
      <w:r w:rsidRPr="002136F1">
        <w:rPr>
          <w:noProof/>
          <w:lang w:eastAsia="nl-NL"/>
        </w:rPr>
        <w:t>portpark de Schinkel</w:t>
      </w:r>
      <w:r w:rsidRPr="002136F1">
        <w:rPr>
          <w:noProof/>
          <w:lang w:eastAsia="nl-NL"/>
        </w:rPr>
        <w:cr/>
        <w:t>Veldnummer;</w:t>
      </w:r>
      <w:r w:rsidRPr="002136F1">
        <w:rPr>
          <w:noProof/>
          <w:lang w:eastAsia="nl-NL"/>
        </w:rPr>
        <w:cr/>
        <w:t>-</w:t>
      </w:r>
      <w:r w:rsidRPr="002136F1">
        <w:rPr>
          <w:noProof/>
          <w:lang w:eastAsia="nl-NL"/>
        </w:rPr>
        <w:tab/>
        <w:t>SPZ-SCH-02</w:t>
      </w:r>
      <w:r w:rsidRPr="002136F1">
        <w:rPr>
          <w:noProof/>
          <w:lang w:eastAsia="nl-NL"/>
        </w:rPr>
        <w:cr/>
      </w:r>
      <w:r w:rsidRPr="002136F1">
        <w:rPr>
          <w:noProof/>
          <w:lang w:eastAsia="nl-NL"/>
        </w:rPr>
        <w:cr/>
        <w:t>Adres: IJsbaanpad 50, 1076 CV Amsterdam</w:t>
      </w:r>
    </w:p>
    <w:p w14:paraId="15EED7D6" w14:textId="77777777" w:rsidR="000E4C62" w:rsidRDefault="000E4C62" w:rsidP="002136F1">
      <w:pPr>
        <w:suppressAutoHyphens/>
        <w:rPr>
          <w:noProof/>
          <w:lang w:eastAsia="nl-NL"/>
        </w:rPr>
      </w:pPr>
      <w:r>
        <w:rPr>
          <w:noProof/>
          <w:lang w:eastAsia="nl-NL"/>
        </w:rPr>
        <w:drawing>
          <wp:anchor distT="0" distB="0" distL="114300" distR="114300" simplePos="0" relativeHeight="251655168" behindDoc="1" locked="0" layoutInCell="1" allowOverlap="1" wp14:anchorId="6625A24F" wp14:editId="4CD09E52">
            <wp:simplePos x="0" y="0"/>
            <wp:positionH relativeFrom="column">
              <wp:posOffset>2718</wp:posOffset>
            </wp:positionH>
            <wp:positionV relativeFrom="paragraph">
              <wp:posOffset>164439</wp:posOffset>
            </wp:positionV>
            <wp:extent cx="3218688" cy="2485100"/>
            <wp:effectExtent l="0" t="0" r="1270" b="0"/>
            <wp:wrapTight wrapText="bothSides">
              <wp:wrapPolygon edited="0">
                <wp:start x="0" y="0"/>
                <wp:lineTo x="0" y="21363"/>
                <wp:lineTo x="21481" y="21363"/>
                <wp:lineTo x="21481" y="0"/>
                <wp:lineTo x="0" y="0"/>
              </wp:wrapPolygon>
            </wp:wrapTight>
            <wp:docPr id="12" name="Afbeelding 12" descr="Afbeelding met tekst, circuit, elektronic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fbeelding 12" descr="Afbeelding met tekst, circuit, elektronica&#10;&#10;Automatisch gegenereerde beschrijvi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18688" cy="2485100"/>
                    </a:xfrm>
                    <a:prstGeom prst="rect">
                      <a:avLst/>
                    </a:prstGeom>
                    <a:noFill/>
                    <a:ln>
                      <a:noFill/>
                    </a:ln>
                  </pic:spPr>
                </pic:pic>
              </a:graphicData>
            </a:graphic>
          </wp:anchor>
        </w:drawing>
      </w:r>
    </w:p>
    <w:p w14:paraId="06DAE132" w14:textId="77777777" w:rsidR="000E4C62" w:rsidRDefault="000E4C62" w:rsidP="000E4C62">
      <w:pPr>
        <w:suppressAutoHyphens/>
        <w:ind w:firstLine="709"/>
        <w:rPr>
          <w:noProof/>
          <w:lang w:eastAsia="nl-NL"/>
        </w:rPr>
      </w:pPr>
    </w:p>
    <w:p w14:paraId="15FDF456" w14:textId="77777777" w:rsidR="002136F1" w:rsidRDefault="002136F1" w:rsidP="000E4C62">
      <w:pPr>
        <w:suppressAutoHyphens/>
        <w:ind w:firstLine="709"/>
        <w:rPr>
          <w:noProof/>
          <w:lang w:eastAsia="nl-NL"/>
        </w:rPr>
      </w:pPr>
    </w:p>
    <w:p w14:paraId="4A93516C" w14:textId="77777777" w:rsidR="002136F1" w:rsidRDefault="002136F1" w:rsidP="002136F1">
      <w:pPr>
        <w:suppressAutoHyphens/>
        <w:rPr>
          <w:noProof/>
          <w:lang w:eastAsia="nl-NL"/>
        </w:rPr>
      </w:pPr>
    </w:p>
    <w:p w14:paraId="10A76F55" w14:textId="77777777" w:rsidR="000E4C62" w:rsidRDefault="000E4C62" w:rsidP="002136F1">
      <w:pPr>
        <w:suppressAutoHyphens/>
        <w:rPr>
          <w:noProof/>
          <w:lang w:eastAsia="nl-NL"/>
        </w:rPr>
      </w:pPr>
    </w:p>
    <w:p w14:paraId="0266D438" w14:textId="77777777" w:rsidR="000E4C62" w:rsidRDefault="000E4C62" w:rsidP="002136F1">
      <w:pPr>
        <w:suppressAutoHyphens/>
        <w:rPr>
          <w:noProof/>
          <w:lang w:eastAsia="nl-NL"/>
        </w:rPr>
      </w:pPr>
    </w:p>
    <w:p w14:paraId="3DE80EA2" w14:textId="77777777" w:rsidR="000E4C62" w:rsidRDefault="000E4C62" w:rsidP="002136F1">
      <w:pPr>
        <w:suppressAutoHyphens/>
        <w:rPr>
          <w:noProof/>
          <w:lang w:eastAsia="nl-NL"/>
        </w:rPr>
      </w:pPr>
    </w:p>
    <w:p w14:paraId="0A862FBA" w14:textId="77777777" w:rsidR="000E4C62" w:rsidRDefault="000E4C62" w:rsidP="002136F1">
      <w:pPr>
        <w:suppressAutoHyphens/>
        <w:rPr>
          <w:noProof/>
          <w:lang w:eastAsia="nl-NL"/>
        </w:rPr>
      </w:pPr>
    </w:p>
    <w:p w14:paraId="58E1B900" w14:textId="77777777" w:rsidR="000E4C62" w:rsidRDefault="000E4C62" w:rsidP="002136F1">
      <w:pPr>
        <w:suppressAutoHyphens/>
        <w:rPr>
          <w:noProof/>
          <w:lang w:eastAsia="nl-NL"/>
        </w:rPr>
      </w:pPr>
    </w:p>
    <w:p w14:paraId="66832B4F" w14:textId="77777777" w:rsidR="000E4C62" w:rsidRDefault="000E4C62" w:rsidP="002136F1">
      <w:pPr>
        <w:suppressAutoHyphens/>
        <w:rPr>
          <w:noProof/>
          <w:lang w:eastAsia="nl-NL"/>
        </w:rPr>
      </w:pPr>
    </w:p>
    <w:p w14:paraId="51216EA2" w14:textId="77777777" w:rsidR="000E4C62" w:rsidRDefault="000E4C62" w:rsidP="002136F1">
      <w:pPr>
        <w:suppressAutoHyphens/>
        <w:rPr>
          <w:noProof/>
          <w:lang w:eastAsia="nl-NL"/>
        </w:rPr>
      </w:pPr>
    </w:p>
    <w:p w14:paraId="0A9E1D23" w14:textId="77777777" w:rsidR="000E4C62" w:rsidRDefault="000E4C62" w:rsidP="002136F1">
      <w:pPr>
        <w:suppressAutoHyphens/>
        <w:rPr>
          <w:noProof/>
          <w:lang w:eastAsia="nl-NL"/>
        </w:rPr>
      </w:pPr>
    </w:p>
    <w:p w14:paraId="6ED08AD9" w14:textId="77777777" w:rsidR="000E4C62" w:rsidRDefault="000E4C62" w:rsidP="002136F1">
      <w:pPr>
        <w:suppressAutoHyphens/>
        <w:rPr>
          <w:noProof/>
          <w:lang w:eastAsia="nl-NL"/>
        </w:rPr>
      </w:pPr>
    </w:p>
    <w:p w14:paraId="516B9D71" w14:textId="77777777" w:rsidR="000E4C62" w:rsidRDefault="000E4C62" w:rsidP="002136F1">
      <w:pPr>
        <w:suppressAutoHyphens/>
        <w:rPr>
          <w:noProof/>
          <w:lang w:eastAsia="nl-NL"/>
        </w:rPr>
      </w:pPr>
    </w:p>
    <w:p w14:paraId="2883E692" w14:textId="77777777" w:rsidR="002136F1" w:rsidRDefault="002136F1" w:rsidP="002136F1">
      <w:pPr>
        <w:suppressAutoHyphens/>
        <w:rPr>
          <w:noProof/>
          <w:lang w:eastAsia="nl-NL"/>
        </w:rPr>
      </w:pPr>
    </w:p>
    <w:p w14:paraId="673145CE" w14:textId="77777777" w:rsidR="00F40440" w:rsidRDefault="002136F1" w:rsidP="002136F1">
      <w:pPr>
        <w:suppressAutoHyphens/>
        <w:rPr>
          <w:noProof/>
          <w:lang w:eastAsia="nl-NL"/>
        </w:rPr>
      </w:pPr>
      <w:r w:rsidRPr="002136F1">
        <w:rPr>
          <w:noProof/>
          <w:lang w:eastAsia="nl-NL"/>
        </w:rPr>
        <w:lastRenderedPageBreak/>
        <w:t>Sportpark Multatuliweg</w:t>
      </w:r>
      <w:r w:rsidRPr="002136F1">
        <w:rPr>
          <w:noProof/>
          <w:lang w:eastAsia="nl-NL"/>
        </w:rPr>
        <w:cr/>
        <w:t>Veldnummers;</w:t>
      </w:r>
      <w:r w:rsidRPr="002136F1">
        <w:rPr>
          <w:noProof/>
          <w:lang w:eastAsia="nl-NL"/>
        </w:rPr>
        <w:cr/>
        <w:t>-</w:t>
      </w:r>
      <w:r w:rsidRPr="002136F1">
        <w:rPr>
          <w:noProof/>
          <w:lang w:eastAsia="nl-NL"/>
        </w:rPr>
        <w:tab/>
        <w:t>SPW-MULT-01</w:t>
      </w:r>
      <w:r w:rsidRPr="002136F1">
        <w:rPr>
          <w:noProof/>
          <w:lang w:eastAsia="nl-NL"/>
        </w:rPr>
        <w:cr/>
        <w:t>-</w:t>
      </w:r>
      <w:r w:rsidRPr="002136F1">
        <w:rPr>
          <w:noProof/>
          <w:lang w:eastAsia="nl-NL"/>
        </w:rPr>
        <w:tab/>
        <w:t>SPW-MULT-02</w:t>
      </w:r>
      <w:r w:rsidRPr="002136F1">
        <w:rPr>
          <w:noProof/>
          <w:lang w:eastAsia="nl-NL"/>
        </w:rPr>
        <w:cr/>
      </w:r>
      <w:r w:rsidR="000E4C62">
        <w:rPr>
          <w:noProof/>
          <w:lang w:eastAsia="nl-NL"/>
        </w:rPr>
        <w:t>A</w:t>
      </w:r>
      <w:r w:rsidRPr="002136F1">
        <w:rPr>
          <w:noProof/>
          <w:lang w:eastAsia="nl-NL"/>
        </w:rPr>
        <w:t>dres: De Roos van Dekamaweg, 1061 HR Amsterdam</w:t>
      </w:r>
    </w:p>
    <w:p w14:paraId="684FD6B6" w14:textId="77777777" w:rsidR="00E1515F" w:rsidRDefault="00E1515F" w:rsidP="002136F1">
      <w:pPr>
        <w:suppressAutoHyphens/>
        <w:rPr>
          <w:noProof/>
          <w:lang w:eastAsia="nl-NL"/>
        </w:rPr>
      </w:pPr>
      <w:r>
        <w:rPr>
          <w:noProof/>
          <w:lang w:eastAsia="nl-NL"/>
        </w:rPr>
        <w:drawing>
          <wp:inline distT="0" distB="0" distL="0" distR="0" wp14:anchorId="7A567FA9" wp14:editId="636C685C">
            <wp:extent cx="3292179" cy="2399385"/>
            <wp:effectExtent l="0" t="0" r="3810" b="127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96341" cy="2402418"/>
                    </a:xfrm>
                    <a:prstGeom prst="rect">
                      <a:avLst/>
                    </a:prstGeom>
                    <a:noFill/>
                    <a:ln>
                      <a:noFill/>
                    </a:ln>
                  </pic:spPr>
                </pic:pic>
              </a:graphicData>
            </a:graphic>
          </wp:inline>
        </w:drawing>
      </w:r>
    </w:p>
    <w:p w14:paraId="59ECED04" w14:textId="77777777" w:rsidR="00F40440" w:rsidRDefault="00F40440" w:rsidP="00001D57">
      <w:pPr>
        <w:suppressAutoHyphens/>
        <w:ind w:left="709" w:hanging="1"/>
        <w:rPr>
          <w:noProof/>
          <w:lang w:eastAsia="nl-NL"/>
        </w:rPr>
      </w:pPr>
    </w:p>
    <w:p w14:paraId="714D97AE" w14:textId="77777777" w:rsidR="00F40440" w:rsidRDefault="00F40440" w:rsidP="00001D57">
      <w:pPr>
        <w:suppressAutoHyphens/>
        <w:ind w:left="709" w:hanging="1"/>
        <w:rPr>
          <w:noProof/>
          <w:lang w:eastAsia="nl-NL"/>
        </w:rPr>
      </w:pPr>
    </w:p>
    <w:p w14:paraId="48C0D743" w14:textId="77777777" w:rsidR="00F40440" w:rsidRDefault="002136F1" w:rsidP="002136F1">
      <w:pPr>
        <w:suppressAutoHyphens/>
        <w:rPr>
          <w:noProof/>
          <w:lang w:eastAsia="nl-NL"/>
        </w:rPr>
      </w:pPr>
      <w:r w:rsidRPr="002136F1">
        <w:rPr>
          <w:noProof/>
          <w:lang w:eastAsia="nl-NL"/>
        </w:rPr>
        <w:t>Sportpark Ookmeer</w:t>
      </w:r>
      <w:r w:rsidRPr="002136F1">
        <w:rPr>
          <w:noProof/>
          <w:lang w:eastAsia="nl-NL"/>
        </w:rPr>
        <w:cr/>
        <w:t>Veldnummers;</w:t>
      </w:r>
      <w:r w:rsidRPr="002136F1">
        <w:rPr>
          <w:noProof/>
          <w:lang w:eastAsia="nl-NL"/>
        </w:rPr>
        <w:cr/>
        <w:t>-</w:t>
      </w:r>
      <w:r w:rsidRPr="002136F1">
        <w:rPr>
          <w:noProof/>
          <w:lang w:eastAsia="nl-NL"/>
        </w:rPr>
        <w:tab/>
        <w:t>SPW-OOK-11</w:t>
      </w:r>
      <w:r w:rsidRPr="002136F1">
        <w:rPr>
          <w:noProof/>
          <w:lang w:eastAsia="nl-NL"/>
        </w:rPr>
        <w:cr/>
        <w:t>-</w:t>
      </w:r>
      <w:r w:rsidRPr="002136F1">
        <w:rPr>
          <w:noProof/>
          <w:lang w:eastAsia="nl-NL"/>
        </w:rPr>
        <w:tab/>
        <w:t>SPW-OOK-14</w:t>
      </w:r>
      <w:r w:rsidRPr="002136F1">
        <w:rPr>
          <w:noProof/>
          <w:lang w:eastAsia="nl-NL"/>
        </w:rPr>
        <w:cr/>
        <w:t>-</w:t>
      </w:r>
      <w:r w:rsidRPr="002136F1">
        <w:rPr>
          <w:noProof/>
          <w:lang w:eastAsia="nl-NL"/>
        </w:rPr>
        <w:tab/>
        <w:t>SPW-OOK-21</w:t>
      </w:r>
      <w:r w:rsidRPr="002136F1">
        <w:rPr>
          <w:noProof/>
          <w:lang w:eastAsia="nl-NL"/>
        </w:rPr>
        <w:cr/>
        <w:t>-</w:t>
      </w:r>
      <w:r w:rsidRPr="002136F1">
        <w:rPr>
          <w:noProof/>
          <w:lang w:eastAsia="nl-NL"/>
        </w:rPr>
        <w:tab/>
        <w:t>SPW-OOK-25</w:t>
      </w:r>
      <w:r w:rsidRPr="002136F1">
        <w:rPr>
          <w:noProof/>
          <w:lang w:eastAsia="nl-NL"/>
        </w:rPr>
        <w:cr/>
      </w:r>
      <w:r w:rsidRPr="002136F1">
        <w:rPr>
          <w:noProof/>
          <w:lang w:eastAsia="nl-NL"/>
        </w:rPr>
        <w:cr/>
        <w:t>Adres: Herman Bonpad 7, 1067 SN Amsterdam</w:t>
      </w:r>
    </w:p>
    <w:p w14:paraId="290EF24B" w14:textId="77777777" w:rsidR="00F40440" w:rsidRDefault="00E1515F" w:rsidP="002136F1">
      <w:pPr>
        <w:suppressAutoHyphens/>
        <w:rPr>
          <w:noProof/>
          <w:lang w:eastAsia="nl-NL"/>
        </w:rPr>
      </w:pPr>
      <w:r>
        <w:rPr>
          <w:noProof/>
          <w:lang w:eastAsia="nl-NL"/>
        </w:rPr>
        <w:drawing>
          <wp:inline distT="0" distB="0" distL="0" distR="0" wp14:anchorId="50EC75E6" wp14:editId="1A73E8A6">
            <wp:extent cx="2948025" cy="2776144"/>
            <wp:effectExtent l="0" t="0" r="5080" b="5715"/>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55867" cy="2783528"/>
                    </a:xfrm>
                    <a:prstGeom prst="rect">
                      <a:avLst/>
                    </a:prstGeom>
                    <a:noFill/>
                    <a:ln>
                      <a:noFill/>
                    </a:ln>
                  </pic:spPr>
                </pic:pic>
              </a:graphicData>
            </a:graphic>
          </wp:inline>
        </w:drawing>
      </w:r>
    </w:p>
    <w:p w14:paraId="3D71EFA1" w14:textId="77777777" w:rsidR="00F40440" w:rsidRDefault="00F40440" w:rsidP="00001D57">
      <w:pPr>
        <w:suppressAutoHyphens/>
        <w:ind w:left="709" w:hanging="1"/>
        <w:rPr>
          <w:noProof/>
          <w:lang w:eastAsia="nl-NL"/>
        </w:rPr>
      </w:pPr>
    </w:p>
    <w:p w14:paraId="5702B8CC" w14:textId="77777777" w:rsidR="002136F1" w:rsidRDefault="000E4C62" w:rsidP="000E4C62">
      <w:pPr>
        <w:suppressAutoHyphens/>
        <w:rPr>
          <w:noProof/>
          <w:lang w:eastAsia="nl-NL"/>
        </w:rPr>
      </w:pPr>
      <w:r w:rsidRPr="000E4C62">
        <w:rPr>
          <w:noProof/>
          <w:lang w:eastAsia="nl-NL"/>
        </w:rPr>
        <w:lastRenderedPageBreak/>
        <w:t>Sportpark Sloten</w:t>
      </w:r>
      <w:r w:rsidRPr="000E4C62">
        <w:rPr>
          <w:noProof/>
          <w:lang w:eastAsia="nl-NL"/>
        </w:rPr>
        <w:cr/>
        <w:t>Veldnummers;</w:t>
      </w:r>
      <w:r w:rsidRPr="000E4C62">
        <w:rPr>
          <w:noProof/>
          <w:lang w:eastAsia="nl-NL"/>
        </w:rPr>
        <w:cr/>
        <w:t>-</w:t>
      </w:r>
      <w:r w:rsidRPr="000E4C62">
        <w:rPr>
          <w:noProof/>
          <w:lang w:eastAsia="nl-NL"/>
        </w:rPr>
        <w:tab/>
        <w:t>SPW-SLO-02</w:t>
      </w:r>
      <w:r w:rsidRPr="000E4C62">
        <w:rPr>
          <w:noProof/>
          <w:lang w:eastAsia="nl-NL"/>
        </w:rPr>
        <w:cr/>
        <w:t>-</w:t>
      </w:r>
      <w:r w:rsidRPr="000E4C62">
        <w:rPr>
          <w:noProof/>
          <w:lang w:eastAsia="nl-NL"/>
        </w:rPr>
        <w:tab/>
        <w:t>SPW-SLO-04</w:t>
      </w:r>
      <w:r w:rsidRPr="000E4C62">
        <w:rPr>
          <w:noProof/>
          <w:lang w:eastAsia="nl-NL"/>
        </w:rPr>
        <w:cr/>
        <w:t>-</w:t>
      </w:r>
      <w:r w:rsidRPr="000E4C62">
        <w:rPr>
          <w:noProof/>
          <w:lang w:eastAsia="nl-NL"/>
        </w:rPr>
        <w:tab/>
        <w:t>SPW-SLO-05</w:t>
      </w:r>
      <w:r w:rsidRPr="000E4C62">
        <w:rPr>
          <w:noProof/>
          <w:lang w:eastAsia="nl-NL"/>
        </w:rPr>
        <w:cr/>
        <w:t>-</w:t>
      </w:r>
      <w:r w:rsidRPr="000E4C62">
        <w:rPr>
          <w:noProof/>
          <w:lang w:eastAsia="nl-NL"/>
        </w:rPr>
        <w:tab/>
        <w:t>SPW-SLO-06</w:t>
      </w:r>
      <w:r w:rsidRPr="000E4C62">
        <w:rPr>
          <w:noProof/>
          <w:lang w:eastAsia="nl-NL"/>
        </w:rPr>
        <w:cr/>
        <w:t>-</w:t>
      </w:r>
      <w:r w:rsidRPr="000E4C62">
        <w:rPr>
          <w:noProof/>
          <w:lang w:eastAsia="nl-NL"/>
        </w:rPr>
        <w:tab/>
        <w:t>SPW-SLO-11</w:t>
      </w:r>
      <w:r w:rsidRPr="000E4C62">
        <w:rPr>
          <w:noProof/>
          <w:lang w:eastAsia="nl-NL"/>
        </w:rPr>
        <w:cr/>
      </w:r>
      <w:r w:rsidR="00362A78">
        <w:rPr>
          <w:noProof/>
          <w:lang w:eastAsia="nl-NL"/>
        </w:rPr>
        <w:t>A</w:t>
      </w:r>
      <w:r w:rsidRPr="000E4C62">
        <w:rPr>
          <w:noProof/>
          <w:lang w:eastAsia="nl-NL"/>
        </w:rPr>
        <w:t>dres: Sloterweg 1045, 1066 CD Amsterdam</w:t>
      </w:r>
    </w:p>
    <w:p w14:paraId="1E7844A0" w14:textId="77777777" w:rsidR="00F40440" w:rsidRDefault="00362A78" w:rsidP="00001D57">
      <w:pPr>
        <w:suppressAutoHyphens/>
        <w:ind w:left="709" w:hanging="1"/>
        <w:rPr>
          <w:noProof/>
          <w:lang w:eastAsia="nl-NL"/>
        </w:rPr>
      </w:pPr>
      <w:r>
        <w:rPr>
          <w:noProof/>
          <w:lang w:eastAsia="nl-NL"/>
        </w:rPr>
        <w:drawing>
          <wp:anchor distT="0" distB="0" distL="114300" distR="114300" simplePos="0" relativeHeight="251661312" behindDoc="0" locked="0" layoutInCell="1" allowOverlap="1" wp14:anchorId="6BB0F7F3" wp14:editId="7F2528B3">
            <wp:simplePos x="0" y="0"/>
            <wp:positionH relativeFrom="column">
              <wp:posOffset>-41173</wp:posOffset>
            </wp:positionH>
            <wp:positionV relativeFrom="paragraph">
              <wp:posOffset>114503</wp:posOffset>
            </wp:positionV>
            <wp:extent cx="5019302" cy="3386937"/>
            <wp:effectExtent l="0" t="0" r="0" b="4445"/>
            <wp:wrapSquare wrapText="bothSides"/>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19302" cy="338693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ED71CA" w14:textId="77777777" w:rsidR="00F40440" w:rsidRDefault="00F40440" w:rsidP="00001D57">
      <w:pPr>
        <w:suppressAutoHyphens/>
        <w:ind w:left="709" w:hanging="1"/>
        <w:rPr>
          <w:noProof/>
          <w:lang w:eastAsia="nl-NL"/>
        </w:rPr>
      </w:pPr>
    </w:p>
    <w:p w14:paraId="5E3306AE" w14:textId="77777777" w:rsidR="00F40440" w:rsidRDefault="00F40440" w:rsidP="00001D57">
      <w:pPr>
        <w:suppressAutoHyphens/>
        <w:ind w:left="709" w:hanging="1"/>
        <w:rPr>
          <w:noProof/>
          <w:lang w:eastAsia="nl-NL"/>
        </w:rPr>
      </w:pPr>
    </w:p>
    <w:p w14:paraId="6694392B" w14:textId="77777777" w:rsidR="00F40440" w:rsidRDefault="00F40440" w:rsidP="00001D57">
      <w:pPr>
        <w:suppressAutoHyphens/>
        <w:ind w:left="709" w:hanging="1"/>
        <w:rPr>
          <w:noProof/>
          <w:lang w:eastAsia="nl-NL"/>
        </w:rPr>
      </w:pPr>
    </w:p>
    <w:p w14:paraId="5F621F67" w14:textId="77777777" w:rsidR="00F40440" w:rsidRDefault="00F40440" w:rsidP="00001D57">
      <w:pPr>
        <w:suppressAutoHyphens/>
        <w:ind w:left="709" w:hanging="1"/>
        <w:rPr>
          <w:noProof/>
          <w:lang w:eastAsia="nl-NL"/>
        </w:rPr>
      </w:pPr>
    </w:p>
    <w:p w14:paraId="525BAB20" w14:textId="77777777" w:rsidR="00F40440" w:rsidRDefault="00F40440" w:rsidP="00001D57">
      <w:pPr>
        <w:suppressAutoHyphens/>
        <w:ind w:left="709" w:hanging="1"/>
        <w:rPr>
          <w:noProof/>
          <w:lang w:eastAsia="nl-NL"/>
        </w:rPr>
      </w:pPr>
    </w:p>
    <w:p w14:paraId="21C0DC5E" w14:textId="77777777" w:rsidR="00F40440" w:rsidRDefault="00F40440" w:rsidP="00001D57">
      <w:pPr>
        <w:suppressAutoHyphens/>
        <w:ind w:left="709" w:hanging="1"/>
        <w:rPr>
          <w:noProof/>
          <w:lang w:eastAsia="nl-NL"/>
        </w:rPr>
      </w:pPr>
    </w:p>
    <w:p w14:paraId="7ED2D1A5" w14:textId="77777777" w:rsidR="00F40440" w:rsidRDefault="00F40440" w:rsidP="00001D57">
      <w:pPr>
        <w:suppressAutoHyphens/>
        <w:ind w:left="709" w:hanging="1"/>
        <w:rPr>
          <w:noProof/>
          <w:lang w:eastAsia="nl-NL"/>
        </w:rPr>
      </w:pPr>
    </w:p>
    <w:p w14:paraId="78C19C6D" w14:textId="77777777" w:rsidR="00F40440" w:rsidRDefault="00F40440" w:rsidP="00001D57">
      <w:pPr>
        <w:suppressAutoHyphens/>
        <w:ind w:left="709" w:hanging="1"/>
        <w:rPr>
          <w:noProof/>
          <w:lang w:eastAsia="nl-NL"/>
        </w:rPr>
      </w:pPr>
    </w:p>
    <w:p w14:paraId="369AFA9C" w14:textId="77777777" w:rsidR="00F40440" w:rsidRDefault="00F40440" w:rsidP="00001D57">
      <w:pPr>
        <w:suppressAutoHyphens/>
        <w:ind w:left="709" w:hanging="1"/>
        <w:rPr>
          <w:noProof/>
          <w:lang w:eastAsia="nl-NL"/>
        </w:rPr>
      </w:pPr>
    </w:p>
    <w:p w14:paraId="728CF3A2" w14:textId="77777777" w:rsidR="00F40440" w:rsidRDefault="00F40440" w:rsidP="00001D57">
      <w:pPr>
        <w:suppressAutoHyphens/>
        <w:ind w:left="709" w:hanging="1"/>
        <w:rPr>
          <w:noProof/>
          <w:lang w:eastAsia="nl-NL"/>
        </w:rPr>
      </w:pPr>
    </w:p>
    <w:p w14:paraId="246B7A33" w14:textId="77777777" w:rsidR="00F40440" w:rsidRDefault="00F40440" w:rsidP="00001D57">
      <w:pPr>
        <w:suppressAutoHyphens/>
        <w:ind w:left="709" w:hanging="1"/>
        <w:rPr>
          <w:noProof/>
          <w:lang w:eastAsia="nl-NL"/>
        </w:rPr>
      </w:pPr>
    </w:p>
    <w:p w14:paraId="4A3BC32E" w14:textId="77777777" w:rsidR="00F40440" w:rsidRDefault="00F40440" w:rsidP="00001D57">
      <w:pPr>
        <w:suppressAutoHyphens/>
        <w:ind w:left="709" w:hanging="1"/>
        <w:rPr>
          <w:noProof/>
          <w:lang w:eastAsia="nl-NL"/>
        </w:rPr>
      </w:pPr>
    </w:p>
    <w:p w14:paraId="71BB8E94" w14:textId="77777777" w:rsidR="00F40440" w:rsidRDefault="00F40440" w:rsidP="00001D57">
      <w:pPr>
        <w:suppressAutoHyphens/>
        <w:ind w:left="709" w:hanging="1"/>
        <w:rPr>
          <w:noProof/>
          <w:lang w:eastAsia="nl-NL"/>
        </w:rPr>
      </w:pPr>
    </w:p>
    <w:p w14:paraId="4359BFEC" w14:textId="77777777" w:rsidR="00F40440" w:rsidRDefault="00F40440" w:rsidP="00001D57">
      <w:pPr>
        <w:suppressAutoHyphens/>
        <w:ind w:left="709" w:hanging="1"/>
        <w:rPr>
          <w:noProof/>
          <w:lang w:eastAsia="nl-NL"/>
        </w:rPr>
      </w:pPr>
    </w:p>
    <w:p w14:paraId="652499D2" w14:textId="77777777" w:rsidR="00F40440" w:rsidRDefault="00F40440" w:rsidP="00001D57">
      <w:pPr>
        <w:suppressAutoHyphens/>
        <w:ind w:left="709" w:hanging="1"/>
        <w:rPr>
          <w:noProof/>
          <w:lang w:eastAsia="nl-NL"/>
        </w:rPr>
      </w:pPr>
    </w:p>
    <w:p w14:paraId="482E0C5E" w14:textId="77777777" w:rsidR="00F40440" w:rsidRDefault="00F40440" w:rsidP="00001D57">
      <w:pPr>
        <w:suppressAutoHyphens/>
        <w:ind w:left="709" w:hanging="1"/>
        <w:rPr>
          <w:noProof/>
          <w:lang w:eastAsia="nl-NL"/>
        </w:rPr>
      </w:pPr>
    </w:p>
    <w:p w14:paraId="299D4E63" w14:textId="77777777" w:rsidR="00F40440" w:rsidRDefault="00F40440" w:rsidP="00001D57">
      <w:pPr>
        <w:suppressAutoHyphens/>
        <w:ind w:left="709" w:hanging="1"/>
        <w:rPr>
          <w:noProof/>
          <w:lang w:eastAsia="nl-NL"/>
        </w:rPr>
      </w:pPr>
    </w:p>
    <w:p w14:paraId="12D4F672" w14:textId="77777777" w:rsidR="00F40440" w:rsidRDefault="00F40440" w:rsidP="00001D57">
      <w:pPr>
        <w:suppressAutoHyphens/>
        <w:ind w:left="709" w:hanging="1"/>
        <w:rPr>
          <w:noProof/>
          <w:lang w:eastAsia="nl-NL"/>
        </w:rPr>
      </w:pPr>
    </w:p>
    <w:p w14:paraId="0EFF3C06" w14:textId="77777777" w:rsidR="00F40440" w:rsidRDefault="00F40440" w:rsidP="00001D57">
      <w:pPr>
        <w:suppressAutoHyphens/>
        <w:ind w:left="709" w:hanging="1"/>
        <w:rPr>
          <w:noProof/>
          <w:lang w:eastAsia="nl-NL"/>
        </w:rPr>
      </w:pPr>
    </w:p>
    <w:p w14:paraId="70AE6607" w14:textId="77777777" w:rsidR="00F40440" w:rsidRDefault="00F40440" w:rsidP="00001D57">
      <w:pPr>
        <w:suppressAutoHyphens/>
        <w:ind w:left="709" w:hanging="1"/>
        <w:rPr>
          <w:noProof/>
          <w:lang w:eastAsia="nl-NL"/>
        </w:rPr>
      </w:pPr>
    </w:p>
    <w:p w14:paraId="6D8D0F0E" w14:textId="77777777" w:rsidR="00001D57" w:rsidRDefault="00001D57" w:rsidP="00A059B2">
      <w:pPr>
        <w:pStyle w:val="Kop2"/>
        <w:keepLines w:val="0"/>
        <w:numPr>
          <w:ilvl w:val="1"/>
          <w:numId w:val="7"/>
        </w:numPr>
        <w:tabs>
          <w:tab w:val="clear" w:pos="454"/>
        </w:tabs>
        <w:spacing w:before="240" w:after="60" w:line="240" w:lineRule="auto"/>
      </w:pPr>
      <w:bookmarkStart w:id="45" w:name="_Toc461245939"/>
      <w:bookmarkStart w:id="46" w:name="_Toc461252776"/>
      <w:bookmarkStart w:id="47" w:name="_Toc461255863"/>
      <w:bookmarkStart w:id="48" w:name="_Toc461256025"/>
      <w:bookmarkStart w:id="49" w:name="_Toc461256921"/>
      <w:bookmarkStart w:id="50" w:name="_Toc1742930"/>
      <w:bookmarkStart w:id="51" w:name="_Toc87864412"/>
      <w:r>
        <w:t>Betrokken instanties</w:t>
      </w:r>
      <w:bookmarkEnd w:id="45"/>
      <w:bookmarkEnd w:id="46"/>
      <w:bookmarkEnd w:id="47"/>
      <w:bookmarkEnd w:id="48"/>
      <w:bookmarkEnd w:id="49"/>
      <w:bookmarkEnd w:id="50"/>
      <w:bookmarkEnd w:id="51"/>
    </w:p>
    <w:p w14:paraId="5787774F" w14:textId="77777777" w:rsidR="00001D57" w:rsidRDefault="00001D57" w:rsidP="00001D57">
      <w:pPr>
        <w:suppressAutoHyphens/>
        <w:ind w:left="709" w:hanging="709"/>
      </w:pPr>
    </w:p>
    <w:p w14:paraId="02F8E8D8" w14:textId="77777777" w:rsidR="00001D57" w:rsidRDefault="00001D57" w:rsidP="00A059B2">
      <w:pPr>
        <w:numPr>
          <w:ilvl w:val="0"/>
          <w:numId w:val="18"/>
        </w:numPr>
        <w:suppressAutoHyphens/>
        <w:spacing w:line="240" w:lineRule="auto"/>
      </w:pPr>
      <w:r>
        <w:rPr>
          <w:i/>
        </w:rPr>
        <w:t>Opdrachtgever:</w:t>
      </w:r>
    </w:p>
    <w:p w14:paraId="22096376" w14:textId="7AD3718B" w:rsidR="00001D57" w:rsidRDefault="00001D57" w:rsidP="00001D57">
      <w:pPr>
        <w:tabs>
          <w:tab w:val="left" w:pos="2127"/>
        </w:tabs>
        <w:suppressAutoHyphens/>
        <w:ind w:left="2268" w:hanging="1560"/>
      </w:pPr>
      <w:r>
        <w:t>naam</w:t>
      </w:r>
      <w:r>
        <w:tab/>
      </w:r>
      <w:r w:rsidRPr="009E750D">
        <w:t xml:space="preserve">: </w:t>
      </w:r>
      <w:r w:rsidR="00B15CD4">
        <w:t xml:space="preserve">Gemeente Amsterdam – </w:t>
      </w:r>
      <w:proofErr w:type="spellStart"/>
      <w:r w:rsidR="00B15CD4">
        <w:t>RvE</w:t>
      </w:r>
      <w:proofErr w:type="spellEnd"/>
      <w:r w:rsidR="00B15CD4">
        <w:t xml:space="preserve"> Sport en Bos</w:t>
      </w:r>
    </w:p>
    <w:p w14:paraId="5D397A2A" w14:textId="6E9B60BD" w:rsidR="00001D57" w:rsidRDefault="00001D57" w:rsidP="00001D57">
      <w:pPr>
        <w:tabs>
          <w:tab w:val="left" w:pos="2127"/>
        </w:tabs>
        <w:suppressAutoHyphens/>
        <w:ind w:left="2268" w:hanging="1560"/>
      </w:pPr>
      <w:r>
        <w:t>adres</w:t>
      </w:r>
      <w:r>
        <w:tab/>
        <w:t xml:space="preserve">: </w:t>
      </w:r>
      <w:r>
        <w:tab/>
      </w:r>
      <w:r w:rsidR="00B15CD4" w:rsidRPr="000A688E">
        <w:t>Lizzy Ansinghstraat 88</w:t>
      </w:r>
    </w:p>
    <w:p w14:paraId="01107501" w14:textId="265539AB" w:rsidR="00001D57" w:rsidRDefault="00001D57" w:rsidP="00001D57">
      <w:pPr>
        <w:tabs>
          <w:tab w:val="left" w:pos="2127"/>
        </w:tabs>
        <w:suppressAutoHyphens/>
        <w:ind w:left="2268" w:hanging="1560"/>
      </w:pPr>
      <w:r>
        <w:t>postcode/plaats</w:t>
      </w:r>
      <w:r>
        <w:tab/>
        <w:t xml:space="preserve">: </w:t>
      </w:r>
      <w:r>
        <w:tab/>
      </w:r>
      <w:r w:rsidR="002D2EBA">
        <w:t>1072 RD Amsterdam</w:t>
      </w:r>
    </w:p>
    <w:p w14:paraId="6F654F5F" w14:textId="6F8631B9" w:rsidR="00001D57" w:rsidRDefault="00001D57" w:rsidP="00001D57">
      <w:pPr>
        <w:tabs>
          <w:tab w:val="left" w:pos="2127"/>
        </w:tabs>
        <w:suppressAutoHyphens/>
        <w:ind w:left="2268" w:hanging="1560"/>
      </w:pPr>
      <w:r>
        <w:t>contactpersoon</w:t>
      </w:r>
      <w:r>
        <w:tab/>
        <w:t xml:space="preserve">: </w:t>
      </w:r>
      <w:r>
        <w:tab/>
      </w:r>
      <w:r w:rsidR="002D2EBA">
        <w:t>B. Klein</w:t>
      </w:r>
    </w:p>
    <w:p w14:paraId="1CA2EF91" w14:textId="29C00160" w:rsidR="00001D57" w:rsidRDefault="00001D57" w:rsidP="00001D57">
      <w:pPr>
        <w:tabs>
          <w:tab w:val="left" w:pos="2127"/>
        </w:tabs>
        <w:suppressAutoHyphens/>
        <w:ind w:left="2268" w:hanging="1560"/>
      </w:pPr>
      <w:r>
        <w:t>telefoon</w:t>
      </w:r>
      <w:r>
        <w:tab/>
        <w:t xml:space="preserve">: </w:t>
      </w:r>
      <w:r>
        <w:tab/>
      </w:r>
      <w:r w:rsidR="002D2EBA" w:rsidRPr="000A688E">
        <w:t>06</w:t>
      </w:r>
      <w:r w:rsidR="002D2EBA">
        <w:t>-</w:t>
      </w:r>
      <w:r w:rsidR="002D2EBA" w:rsidRPr="000A688E">
        <w:t>83645819</w:t>
      </w:r>
    </w:p>
    <w:p w14:paraId="31CD5D07" w14:textId="1D494DB2" w:rsidR="00001D57" w:rsidRDefault="00001D57" w:rsidP="00001D57">
      <w:pPr>
        <w:tabs>
          <w:tab w:val="left" w:pos="2127"/>
        </w:tabs>
        <w:suppressAutoHyphens/>
        <w:ind w:left="2268" w:hanging="1560"/>
      </w:pPr>
      <w:r>
        <w:t>email</w:t>
      </w:r>
      <w:r>
        <w:tab/>
        <w:t>:</w:t>
      </w:r>
      <w:r>
        <w:tab/>
      </w:r>
      <w:r w:rsidR="002D2EBA">
        <w:t>b.klein@amsterdam.nl</w:t>
      </w:r>
    </w:p>
    <w:p w14:paraId="2E7696BB" w14:textId="77777777" w:rsidR="00001D57" w:rsidRDefault="00001D57" w:rsidP="00001D57">
      <w:pPr>
        <w:suppressAutoHyphens/>
        <w:ind w:left="709" w:hanging="709"/>
      </w:pPr>
    </w:p>
    <w:p w14:paraId="16815ED3" w14:textId="77777777" w:rsidR="00001D57" w:rsidRDefault="00001D57" w:rsidP="00A059B2">
      <w:pPr>
        <w:numPr>
          <w:ilvl w:val="0"/>
          <w:numId w:val="18"/>
        </w:numPr>
        <w:suppressAutoHyphens/>
        <w:spacing w:line="240" w:lineRule="auto"/>
      </w:pPr>
      <w:r>
        <w:rPr>
          <w:i/>
        </w:rPr>
        <w:t>Ontwerpende partij:</w:t>
      </w:r>
    </w:p>
    <w:p w14:paraId="7C1F84CA" w14:textId="737F514A" w:rsidR="00001D57" w:rsidRDefault="00001D57" w:rsidP="00001D57">
      <w:pPr>
        <w:tabs>
          <w:tab w:val="left" w:pos="2127"/>
        </w:tabs>
        <w:suppressAutoHyphens/>
        <w:ind w:left="2268" w:hanging="1559"/>
      </w:pPr>
      <w:r>
        <w:t>naam</w:t>
      </w:r>
      <w:r>
        <w:tab/>
        <w:t>:</w:t>
      </w:r>
      <w:r>
        <w:tab/>
      </w:r>
      <w:r w:rsidR="00F54CFD">
        <w:t>HB Adviesbureau</w:t>
      </w:r>
    </w:p>
    <w:p w14:paraId="603625CD" w14:textId="3952DF17" w:rsidR="00001D57" w:rsidRDefault="00001D57" w:rsidP="00001D57">
      <w:pPr>
        <w:tabs>
          <w:tab w:val="left" w:pos="2127"/>
        </w:tabs>
        <w:suppressAutoHyphens/>
        <w:ind w:left="2268" w:hanging="1559"/>
      </w:pPr>
      <w:r>
        <w:t>adres</w:t>
      </w:r>
      <w:r>
        <w:tab/>
        <w:t>:</w:t>
      </w:r>
      <w:r>
        <w:tab/>
      </w:r>
      <w:r w:rsidR="00B15CD4" w:rsidRPr="00B15CD4">
        <w:t xml:space="preserve">Krijn </w:t>
      </w:r>
      <w:proofErr w:type="spellStart"/>
      <w:r w:rsidR="00B15CD4" w:rsidRPr="00B15CD4">
        <w:t>Taconiskade</w:t>
      </w:r>
      <w:proofErr w:type="spellEnd"/>
      <w:r w:rsidR="00B15CD4" w:rsidRPr="00B15CD4">
        <w:t xml:space="preserve"> 412</w:t>
      </w:r>
    </w:p>
    <w:p w14:paraId="18552362" w14:textId="69173018" w:rsidR="00001D57" w:rsidRDefault="00001D57" w:rsidP="00001D57">
      <w:pPr>
        <w:tabs>
          <w:tab w:val="left" w:pos="2127"/>
        </w:tabs>
        <w:suppressAutoHyphens/>
        <w:ind w:left="2268" w:hanging="1559"/>
      </w:pPr>
      <w:r>
        <w:t>postcode/plaats</w:t>
      </w:r>
      <w:r>
        <w:tab/>
        <w:t>:</w:t>
      </w:r>
      <w:r>
        <w:tab/>
      </w:r>
      <w:r w:rsidR="00B15CD4" w:rsidRPr="00B15CD4">
        <w:t>1087 HW Amsterdam</w:t>
      </w:r>
    </w:p>
    <w:p w14:paraId="153B2E63" w14:textId="57EEF3C5" w:rsidR="00001D57" w:rsidRDefault="00001D57" w:rsidP="00001D57">
      <w:pPr>
        <w:tabs>
          <w:tab w:val="left" w:pos="2127"/>
        </w:tabs>
        <w:suppressAutoHyphens/>
        <w:ind w:left="2268" w:hanging="1559"/>
      </w:pPr>
      <w:r>
        <w:t>contactpersoon</w:t>
      </w:r>
      <w:r>
        <w:tab/>
        <w:t>:</w:t>
      </w:r>
      <w:r>
        <w:tab/>
      </w:r>
      <w:r w:rsidR="00B15CD4" w:rsidRPr="00B15CD4">
        <w:t>de heer F. Miedema</w:t>
      </w:r>
    </w:p>
    <w:p w14:paraId="1A6F3FE5" w14:textId="1F954F3B" w:rsidR="00001D57" w:rsidRDefault="00001D57" w:rsidP="00001D57">
      <w:pPr>
        <w:tabs>
          <w:tab w:val="left" w:pos="2127"/>
        </w:tabs>
        <w:suppressAutoHyphens/>
        <w:ind w:left="2268" w:hanging="1559"/>
      </w:pPr>
      <w:r>
        <w:lastRenderedPageBreak/>
        <w:t>telefoon</w:t>
      </w:r>
      <w:r>
        <w:tab/>
        <w:t>:</w:t>
      </w:r>
      <w:r>
        <w:tab/>
      </w:r>
      <w:r w:rsidR="00B15CD4">
        <w:t>06-11536010</w:t>
      </w:r>
    </w:p>
    <w:p w14:paraId="38F2E2F3" w14:textId="5BAB7926" w:rsidR="00001D57" w:rsidRDefault="00001D57" w:rsidP="00001D57">
      <w:pPr>
        <w:tabs>
          <w:tab w:val="left" w:pos="2127"/>
        </w:tabs>
        <w:suppressAutoHyphens/>
        <w:ind w:left="2268" w:hanging="1560"/>
      </w:pPr>
      <w:r>
        <w:t>email</w:t>
      </w:r>
      <w:r>
        <w:tab/>
        <w:t>:</w:t>
      </w:r>
      <w:r>
        <w:tab/>
      </w:r>
      <w:r w:rsidR="00B15CD4" w:rsidRPr="00815BE0">
        <w:t>f.miedema@hbadvies.nl</w:t>
      </w:r>
    </w:p>
    <w:p w14:paraId="58F944F0" w14:textId="77777777" w:rsidR="00001D57" w:rsidRDefault="00001D57" w:rsidP="00001D57">
      <w:pPr>
        <w:suppressAutoHyphens/>
        <w:ind w:left="709"/>
      </w:pPr>
    </w:p>
    <w:p w14:paraId="6DD6A205" w14:textId="77777777" w:rsidR="00001D57" w:rsidRDefault="00001D57" w:rsidP="00A059B2">
      <w:pPr>
        <w:numPr>
          <w:ilvl w:val="0"/>
          <w:numId w:val="18"/>
        </w:numPr>
        <w:suppressAutoHyphens/>
        <w:spacing w:line="240" w:lineRule="auto"/>
      </w:pPr>
      <w:r>
        <w:rPr>
          <w:i/>
        </w:rPr>
        <w:t>V&amp;G coördinator Ontwerpfase:</w:t>
      </w:r>
    </w:p>
    <w:p w14:paraId="5E129D2A" w14:textId="27A9358C" w:rsidR="00001D57" w:rsidRDefault="00001D57" w:rsidP="00001D57">
      <w:pPr>
        <w:tabs>
          <w:tab w:val="left" w:pos="2127"/>
        </w:tabs>
        <w:suppressAutoHyphens/>
        <w:ind w:left="2268" w:hanging="1559"/>
      </w:pPr>
      <w:r>
        <w:t>naam</w:t>
      </w:r>
      <w:r>
        <w:tab/>
        <w:t>:</w:t>
      </w:r>
      <w:r>
        <w:tab/>
      </w:r>
      <w:r w:rsidR="009F71E4" w:rsidRPr="00815BE0">
        <w:t xml:space="preserve">Gemeente Amsterdam - </w:t>
      </w:r>
      <w:proofErr w:type="spellStart"/>
      <w:r w:rsidR="009F71E4" w:rsidRPr="00815BE0">
        <w:t>RvE</w:t>
      </w:r>
      <w:proofErr w:type="spellEnd"/>
      <w:r w:rsidR="009F71E4" w:rsidRPr="00815BE0">
        <w:t xml:space="preserve"> Sport en Bos</w:t>
      </w:r>
    </w:p>
    <w:p w14:paraId="0B243E23" w14:textId="0CDBB9CB" w:rsidR="00001D57" w:rsidRDefault="00001D57" w:rsidP="00001D57">
      <w:pPr>
        <w:tabs>
          <w:tab w:val="left" w:pos="2127"/>
        </w:tabs>
        <w:suppressAutoHyphens/>
        <w:ind w:left="2268" w:hanging="1559"/>
      </w:pPr>
      <w:r>
        <w:t>adres</w:t>
      </w:r>
      <w:r>
        <w:tab/>
        <w:t>:</w:t>
      </w:r>
      <w:r>
        <w:tab/>
      </w:r>
      <w:r w:rsidR="00D47AB4" w:rsidRPr="000A688E">
        <w:t>Lizzy Ansinghstraat 88</w:t>
      </w:r>
    </w:p>
    <w:p w14:paraId="08706B15" w14:textId="131C0F79" w:rsidR="00001D57" w:rsidRDefault="00001D57" w:rsidP="00001D57">
      <w:pPr>
        <w:tabs>
          <w:tab w:val="left" w:pos="2127"/>
        </w:tabs>
        <w:suppressAutoHyphens/>
        <w:ind w:left="2268" w:hanging="1559"/>
      </w:pPr>
      <w:r>
        <w:t>postcode/plaats</w:t>
      </w:r>
      <w:r>
        <w:tab/>
        <w:t>:</w:t>
      </w:r>
      <w:r>
        <w:tab/>
      </w:r>
      <w:r w:rsidR="00F60E81">
        <w:t>1072 RD Amsterdam</w:t>
      </w:r>
    </w:p>
    <w:p w14:paraId="5BC8B81A" w14:textId="15904F56" w:rsidR="00001D57" w:rsidRDefault="00001D57" w:rsidP="00001D57">
      <w:pPr>
        <w:tabs>
          <w:tab w:val="left" w:pos="2127"/>
        </w:tabs>
        <w:suppressAutoHyphens/>
        <w:ind w:left="2268" w:hanging="1559"/>
      </w:pPr>
      <w:r>
        <w:t>contactpersoon</w:t>
      </w:r>
      <w:r>
        <w:tab/>
        <w:t>:</w:t>
      </w:r>
      <w:r>
        <w:tab/>
      </w:r>
      <w:r w:rsidR="001F65DD">
        <w:t>B. Klein</w:t>
      </w:r>
    </w:p>
    <w:p w14:paraId="3E4BB57B" w14:textId="09780BE4" w:rsidR="00001D57" w:rsidRDefault="00001D57" w:rsidP="00001D57">
      <w:pPr>
        <w:tabs>
          <w:tab w:val="left" w:pos="2127"/>
        </w:tabs>
        <w:suppressAutoHyphens/>
        <w:ind w:left="2268" w:hanging="1559"/>
      </w:pPr>
      <w:r>
        <w:t>telefoon</w:t>
      </w:r>
      <w:r>
        <w:tab/>
        <w:t>:</w:t>
      </w:r>
      <w:r>
        <w:tab/>
      </w:r>
      <w:r w:rsidR="00CF5274" w:rsidRPr="000A688E">
        <w:t>06</w:t>
      </w:r>
      <w:r w:rsidR="00CF5274">
        <w:t>-</w:t>
      </w:r>
      <w:r w:rsidR="00CF5274" w:rsidRPr="000A688E">
        <w:t>83645819</w:t>
      </w:r>
    </w:p>
    <w:p w14:paraId="797E0912" w14:textId="06AC4586" w:rsidR="00001D57" w:rsidRDefault="00001D57" w:rsidP="00001D57">
      <w:pPr>
        <w:tabs>
          <w:tab w:val="left" w:pos="2127"/>
        </w:tabs>
        <w:suppressAutoHyphens/>
        <w:ind w:left="2268" w:hanging="1560"/>
      </w:pPr>
      <w:r w:rsidRPr="004A5153">
        <w:t>email</w:t>
      </w:r>
      <w:r w:rsidRPr="004A5153">
        <w:tab/>
        <w:t>:</w:t>
      </w:r>
      <w:r w:rsidRPr="004A5153">
        <w:tab/>
      </w:r>
      <w:r w:rsidR="007D4D1A">
        <w:t>b.klein@amsterdam.nl</w:t>
      </w:r>
    </w:p>
    <w:p w14:paraId="732EEC20" w14:textId="77777777" w:rsidR="00001D57" w:rsidRDefault="00001D57" w:rsidP="00001D57">
      <w:pPr>
        <w:suppressAutoHyphens/>
        <w:ind w:left="709" w:hanging="709"/>
      </w:pPr>
      <w:r>
        <w:tab/>
      </w:r>
    </w:p>
    <w:p w14:paraId="6A2579BD" w14:textId="77777777" w:rsidR="00001D57" w:rsidRDefault="00001D57" w:rsidP="00A059B2">
      <w:pPr>
        <w:numPr>
          <w:ilvl w:val="0"/>
          <w:numId w:val="18"/>
        </w:numPr>
        <w:suppressAutoHyphens/>
        <w:spacing w:line="240" w:lineRule="auto"/>
      </w:pPr>
      <w:r>
        <w:rPr>
          <w:i/>
        </w:rPr>
        <w:t>V&amp;G deskundige Ontwerpfase:</w:t>
      </w:r>
    </w:p>
    <w:p w14:paraId="3ABC3A14" w14:textId="17341C24" w:rsidR="00001D57" w:rsidRDefault="00001D57" w:rsidP="00001D57">
      <w:pPr>
        <w:tabs>
          <w:tab w:val="left" w:pos="2127"/>
        </w:tabs>
        <w:suppressAutoHyphens/>
        <w:ind w:left="2268" w:hanging="1559"/>
      </w:pPr>
      <w:r>
        <w:t>naam</w:t>
      </w:r>
      <w:r>
        <w:tab/>
        <w:t>:</w:t>
      </w:r>
      <w:r>
        <w:tab/>
      </w:r>
      <w:r w:rsidR="00FD7FD3">
        <w:t>HB Adviesbureau</w:t>
      </w:r>
    </w:p>
    <w:p w14:paraId="620CD2C0" w14:textId="1A912714" w:rsidR="00001D57" w:rsidRDefault="00001D57" w:rsidP="00001D57">
      <w:pPr>
        <w:tabs>
          <w:tab w:val="left" w:pos="2127"/>
        </w:tabs>
        <w:suppressAutoHyphens/>
        <w:ind w:left="2268" w:hanging="1559"/>
      </w:pPr>
      <w:r>
        <w:t>adres</w:t>
      </w:r>
      <w:r>
        <w:tab/>
        <w:t>:</w:t>
      </w:r>
      <w:r>
        <w:tab/>
      </w:r>
      <w:r w:rsidR="00815BE0" w:rsidRPr="00B15CD4">
        <w:t xml:space="preserve">Krijn </w:t>
      </w:r>
      <w:proofErr w:type="spellStart"/>
      <w:r w:rsidR="00815BE0" w:rsidRPr="00B15CD4">
        <w:t>Taconiskade</w:t>
      </w:r>
      <w:proofErr w:type="spellEnd"/>
      <w:r w:rsidR="00815BE0" w:rsidRPr="00B15CD4">
        <w:t xml:space="preserve"> 412</w:t>
      </w:r>
    </w:p>
    <w:p w14:paraId="20FE0683" w14:textId="4BC37778" w:rsidR="00001D57" w:rsidRDefault="00001D57" w:rsidP="00001D57">
      <w:pPr>
        <w:tabs>
          <w:tab w:val="left" w:pos="2127"/>
        </w:tabs>
        <w:suppressAutoHyphens/>
        <w:ind w:left="2268" w:hanging="1559"/>
      </w:pPr>
      <w:r>
        <w:t>postcode/plaats</w:t>
      </w:r>
      <w:r>
        <w:tab/>
        <w:t>:</w:t>
      </w:r>
      <w:r>
        <w:tab/>
      </w:r>
      <w:r w:rsidR="00815BE0" w:rsidRPr="00B15CD4">
        <w:t>1087 HW Amsterdam</w:t>
      </w:r>
    </w:p>
    <w:p w14:paraId="4C4CA59B" w14:textId="04B76145" w:rsidR="00001D57" w:rsidRDefault="00001D57" w:rsidP="00001D57">
      <w:pPr>
        <w:tabs>
          <w:tab w:val="left" w:pos="2127"/>
        </w:tabs>
        <w:suppressAutoHyphens/>
        <w:ind w:left="2268" w:hanging="1559"/>
      </w:pPr>
      <w:r>
        <w:t>contactpersoon</w:t>
      </w:r>
      <w:r>
        <w:tab/>
        <w:t>:</w:t>
      </w:r>
      <w:r>
        <w:tab/>
      </w:r>
      <w:r w:rsidR="00815BE0" w:rsidRPr="00B15CD4">
        <w:t>de heer F. Miedema</w:t>
      </w:r>
    </w:p>
    <w:p w14:paraId="337A193B" w14:textId="69A0D78B" w:rsidR="00001D57" w:rsidRDefault="00001D57" w:rsidP="00001D57">
      <w:pPr>
        <w:tabs>
          <w:tab w:val="left" w:pos="2127"/>
        </w:tabs>
        <w:suppressAutoHyphens/>
        <w:ind w:left="2268" w:hanging="1559"/>
      </w:pPr>
      <w:r>
        <w:t>telefoon</w:t>
      </w:r>
      <w:r>
        <w:tab/>
        <w:t>:</w:t>
      </w:r>
      <w:r>
        <w:tab/>
      </w:r>
      <w:r w:rsidR="00815BE0">
        <w:t>06-11536010</w:t>
      </w:r>
    </w:p>
    <w:p w14:paraId="6E26B1D1" w14:textId="4ECBC5A0" w:rsidR="00001D57" w:rsidRDefault="00001D57" w:rsidP="00001D57">
      <w:pPr>
        <w:tabs>
          <w:tab w:val="left" w:pos="2127"/>
        </w:tabs>
        <w:suppressAutoHyphens/>
        <w:ind w:left="2268" w:hanging="1560"/>
      </w:pPr>
      <w:r>
        <w:t>email</w:t>
      </w:r>
      <w:r>
        <w:tab/>
        <w:t>:</w:t>
      </w:r>
      <w:r>
        <w:tab/>
      </w:r>
      <w:r w:rsidR="00815BE0" w:rsidRPr="00815BE0">
        <w:t>f.miedema@hbadvies.nl</w:t>
      </w:r>
    </w:p>
    <w:p w14:paraId="5D808068" w14:textId="77777777" w:rsidR="00001D57" w:rsidRDefault="00001D57" w:rsidP="00001D57">
      <w:pPr>
        <w:suppressAutoHyphens/>
        <w:ind w:left="709" w:hanging="709"/>
      </w:pPr>
      <w:r>
        <w:tab/>
      </w:r>
    </w:p>
    <w:p w14:paraId="25CAFBC3" w14:textId="77777777" w:rsidR="00001D57" w:rsidRDefault="00001D57" w:rsidP="00A059B2">
      <w:pPr>
        <w:numPr>
          <w:ilvl w:val="0"/>
          <w:numId w:val="18"/>
        </w:numPr>
        <w:suppressAutoHyphens/>
        <w:spacing w:line="240" w:lineRule="auto"/>
      </w:pPr>
      <w:proofErr w:type="spellStart"/>
      <w:r>
        <w:rPr>
          <w:i/>
        </w:rPr>
        <w:t>Directie&amp;Toezicht</w:t>
      </w:r>
      <w:proofErr w:type="spellEnd"/>
      <w:r>
        <w:rPr>
          <w:i/>
        </w:rPr>
        <w:t>:</w:t>
      </w:r>
    </w:p>
    <w:p w14:paraId="7729237B" w14:textId="5046D6A3" w:rsidR="00001D57" w:rsidRDefault="00001D57" w:rsidP="00001D57">
      <w:pPr>
        <w:tabs>
          <w:tab w:val="left" w:pos="2127"/>
        </w:tabs>
        <w:suppressAutoHyphens/>
        <w:ind w:left="2268" w:hanging="1559"/>
      </w:pPr>
      <w:r>
        <w:t>naam</w:t>
      </w:r>
      <w:r>
        <w:tab/>
        <w:t>:</w:t>
      </w:r>
      <w:r>
        <w:tab/>
      </w:r>
      <w:r w:rsidR="00A66860" w:rsidRPr="00BF2227">
        <w:t xml:space="preserve">Gemeente Amsterdam - </w:t>
      </w:r>
      <w:proofErr w:type="spellStart"/>
      <w:r w:rsidR="00A66860" w:rsidRPr="00BF2227">
        <w:t>RvE</w:t>
      </w:r>
      <w:proofErr w:type="spellEnd"/>
      <w:r w:rsidR="00A66860" w:rsidRPr="00BF2227">
        <w:t xml:space="preserve"> Sport en Bos</w:t>
      </w:r>
    </w:p>
    <w:p w14:paraId="00431601" w14:textId="4CEF3B6C" w:rsidR="00001D57" w:rsidRDefault="00001D57" w:rsidP="00001D57">
      <w:pPr>
        <w:tabs>
          <w:tab w:val="left" w:pos="2127"/>
        </w:tabs>
        <w:suppressAutoHyphens/>
        <w:ind w:left="2268" w:hanging="1559"/>
      </w:pPr>
      <w:r>
        <w:t>adres</w:t>
      </w:r>
      <w:r>
        <w:tab/>
        <w:t>:</w:t>
      </w:r>
      <w:r>
        <w:tab/>
      </w:r>
      <w:r w:rsidR="009F379B" w:rsidRPr="000A688E">
        <w:t>Lizzy Ansinghstraat 88</w:t>
      </w:r>
    </w:p>
    <w:p w14:paraId="28AFE2A1" w14:textId="2BF976B6" w:rsidR="00001D57" w:rsidRDefault="00001D57" w:rsidP="00001D57">
      <w:pPr>
        <w:tabs>
          <w:tab w:val="left" w:pos="2127"/>
        </w:tabs>
        <w:suppressAutoHyphens/>
        <w:ind w:left="2268" w:hanging="1559"/>
      </w:pPr>
      <w:r>
        <w:t>postcode/plaats</w:t>
      </w:r>
      <w:r>
        <w:tab/>
        <w:t>:</w:t>
      </w:r>
      <w:r>
        <w:tab/>
      </w:r>
      <w:r w:rsidR="009F1F41">
        <w:t>1072 RD Amsterdam</w:t>
      </w:r>
    </w:p>
    <w:p w14:paraId="7E961227" w14:textId="6120EE9A" w:rsidR="00001D57" w:rsidRDefault="00001D57" w:rsidP="00001D57">
      <w:pPr>
        <w:tabs>
          <w:tab w:val="left" w:pos="2127"/>
        </w:tabs>
        <w:suppressAutoHyphens/>
        <w:ind w:left="2268" w:hanging="1559"/>
      </w:pPr>
      <w:r>
        <w:t>contactpersoon</w:t>
      </w:r>
      <w:r>
        <w:tab/>
        <w:t>:</w:t>
      </w:r>
      <w:r>
        <w:tab/>
      </w:r>
      <w:r w:rsidR="000E7BFE">
        <w:t>B. Klein</w:t>
      </w:r>
    </w:p>
    <w:p w14:paraId="5E435E53" w14:textId="25CF259B" w:rsidR="00001D57" w:rsidRDefault="00001D57" w:rsidP="00001D57">
      <w:pPr>
        <w:tabs>
          <w:tab w:val="left" w:pos="2127"/>
        </w:tabs>
        <w:suppressAutoHyphens/>
        <w:ind w:left="2268" w:hanging="1559"/>
      </w:pPr>
      <w:r>
        <w:t>telefoon</w:t>
      </w:r>
      <w:r>
        <w:tab/>
        <w:t>:</w:t>
      </w:r>
      <w:r>
        <w:tab/>
      </w:r>
      <w:r w:rsidR="00107266" w:rsidRPr="000A688E">
        <w:t>06</w:t>
      </w:r>
      <w:r w:rsidR="00107266">
        <w:t>-</w:t>
      </w:r>
      <w:r w:rsidR="00107266" w:rsidRPr="000A688E">
        <w:t>83645819</w:t>
      </w:r>
    </w:p>
    <w:p w14:paraId="59866F3E" w14:textId="6E1815AC" w:rsidR="00001D57" w:rsidRDefault="00001D57" w:rsidP="00001D57">
      <w:pPr>
        <w:tabs>
          <w:tab w:val="left" w:pos="2127"/>
        </w:tabs>
        <w:suppressAutoHyphens/>
        <w:ind w:left="2268" w:hanging="1560"/>
      </w:pPr>
      <w:r>
        <w:t>email</w:t>
      </w:r>
      <w:r>
        <w:tab/>
        <w:t>:</w:t>
      </w:r>
      <w:r>
        <w:tab/>
      </w:r>
      <w:r w:rsidR="00BF2227">
        <w:t>b.klein@amsterdam.nl</w:t>
      </w:r>
    </w:p>
    <w:p w14:paraId="1566763E" w14:textId="77777777" w:rsidR="00001D57" w:rsidRDefault="00001D57" w:rsidP="00001D57">
      <w:pPr>
        <w:suppressAutoHyphens/>
        <w:ind w:left="709" w:hanging="709"/>
      </w:pPr>
    </w:p>
    <w:p w14:paraId="16D2DE66" w14:textId="77777777" w:rsidR="00001D57" w:rsidRDefault="00001D57" w:rsidP="00A059B2">
      <w:pPr>
        <w:numPr>
          <w:ilvl w:val="0"/>
          <w:numId w:val="18"/>
        </w:numPr>
        <w:suppressAutoHyphens/>
        <w:spacing w:line="240" w:lineRule="auto"/>
      </w:pPr>
      <w:r>
        <w:rPr>
          <w:i/>
        </w:rPr>
        <w:t>Uitvoerende partij:</w:t>
      </w:r>
    </w:p>
    <w:p w14:paraId="32AAB989" w14:textId="64551D83" w:rsidR="00001D57" w:rsidRDefault="00001D57" w:rsidP="00001D57">
      <w:pPr>
        <w:tabs>
          <w:tab w:val="left" w:pos="2127"/>
        </w:tabs>
        <w:suppressAutoHyphens/>
        <w:ind w:left="2268" w:hanging="1559"/>
      </w:pPr>
      <w:r>
        <w:t>naam</w:t>
      </w:r>
      <w:r>
        <w:tab/>
        <w:t>:</w:t>
      </w:r>
      <w:r>
        <w:tab/>
      </w:r>
      <w:r w:rsidR="001115D1">
        <w:t>N.T.B.</w:t>
      </w:r>
    </w:p>
    <w:p w14:paraId="5A9C8560" w14:textId="77777777" w:rsidR="00001D57" w:rsidRDefault="00001D57" w:rsidP="00001D57">
      <w:pPr>
        <w:tabs>
          <w:tab w:val="left" w:pos="2127"/>
        </w:tabs>
        <w:suppressAutoHyphens/>
        <w:ind w:left="2268" w:hanging="1559"/>
      </w:pPr>
      <w:r>
        <w:t>adres</w:t>
      </w:r>
      <w:r>
        <w:tab/>
        <w:t>:</w:t>
      </w:r>
      <w:r>
        <w:tab/>
      </w:r>
      <w:r w:rsidRPr="00902959">
        <w:rPr>
          <w:highlight w:val="yellow"/>
        </w:rPr>
        <w:fldChar w:fldCharType="begin"/>
      </w:r>
      <w:r w:rsidRPr="00902959">
        <w:rPr>
          <w:highlight w:val="yellow"/>
        </w:rPr>
        <w:instrText xml:space="preserve"> MACROBUTTON NoMacro [ADRES] </w:instrText>
      </w:r>
      <w:r w:rsidRPr="00902959">
        <w:rPr>
          <w:highlight w:val="yellow"/>
        </w:rPr>
        <w:fldChar w:fldCharType="end"/>
      </w:r>
    </w:p>
    <w:p w14:paraId="41B58E17" w14:textId="77777777" w:rsidR="00001D57" w:rsidRDefault="00001D57" w:rsidP="00001D57">
      <w:pPr>
        <w:tabs>
          <w:tab w:val="left" w:pos="2127"/>
        </w:tabs>
        <w:suppressAutoHyphens/>
        <w:ind w:left="2268" w:hanging="1559"/>
      </w:pPr>
      <w:r>
        <w:t>postcode/plaats</w:t>
      </w:r>
      <w:r>
        <w:tab/>
        <w:t>:</w:t>
      </w:r>
      <w:r>
        <w:tab/>
      </w:r>
      <w:r w:rsidRPr="00902959">
        <w:rPr>
          <w:highlight w:val="yellow"/>
        </w:rPr>
        <w:fldChar w:fldCharType="begin"/>
      </w:r>
      <w:r w:rsidRPr="00902959">
        <w:rPr>
          <w:highlight w:val="yellow"/>
        </w:rPr>
        <w:instrText xml:space="preserve"> MACROBUTTON NoMacro [POSTCODE/PLAATS] </w:instrText>
      </w:r>
      <w:r w:rsidRPr="00902959">
        <w:rPr>
          <w:highlight w:val="yellow"/>
        </w:rPr>
        <w:fldChar w:fldCharType="end"/>
      </w:r>
    </w:p>
    <w:p w14:paraId="6D18D681" w14:textId="77777777" w:rsidR="00001D57" w:rsidRDefault="00001D57" w:rsidP="00001D57">
      <w:pPr>
        <w:tabs>
          <w:tab w:val="left" w:pos="2127"/>
        </w:tabs>
        <w:suppressAutoHyphens/>
        <w:ind w:left="2268" w:hanging="1559"/>
      </w:pPr>
      <w:r>
        <w:t>contactpersoon</w:t>
      </w:r>
      <w:r>
        <w:tab/>
        <w:t>:</w:t>
      </w:r>
      <w:r>
        <w:tab/>
      </w:r>
      <w:r w:rsidRPr="00902959">
        <w:rPr>
          <w:highlight w:val="yellow"/>
        </w:rPr>
        <w:fldChar w:fldCharType="begin"/>
      </w:r>
      <w:r w:rsidRPr="00902959">
        <w:rPr>
          <w:highlight w:val="yellow"/>
        </w:rPr>
        <w:instrText xml:space="preserve"> MACROBUTTON NoMacro [CONTACTPERSOON] </w:instrText>
      </w:r>
      <w:r w:rsidRPr="00902959">
        <w:rPr>
          <w:highlight w:val="yellow"/>
        </w:rPr>
        <w:fldChar w:fldCharType="end"/>
      </w:r>
    </w:p>
    <w:p w14:paraId="6CE9FE02" w14:textId="77777777" w:rsidR="00001D57" w:rsidRDefault="00001D57" w:rsidP="00001D57">
      <w:pPr>
        <w:tabs>
          <w:tab w:val="left" w:pos="2127"/>
        </w:tabs>
        <w:suppressAutoHyphens/>
        <w:ind w:left="2268" w:hanging="1559"/>
      </w:pPr>
      <w:r>
        <w:t>VG deskundige</w:t>
      </w:r>
      <w:r>
        <w:tab/>
        <w:t>:</w:t>
      </w:r>
      <w:r>
        <w:tab/>
      </w:r>
      <w:r w:rsidRPr="00902959">
        <w:rPr>
          <w:highlight w:val="yellow"/>
        </w:rPr>
        <w:fldChar w:fldCharType="begin"/>
      </w:r>
      <w:r w:rsidRPr="00902959">
        <w:rPr>
          <w:highlight w:val="yellow"/>
        </w:rPr>
        <w:instrText xml:space="preserve"> MACROBUTTON NoMacro [CONTACTPERSOON] </w:instrText>
      </w:r>
      <w:r w:rsidRPr="00902959">
        <w:rPr>
          <w:highlight w:val="yellow"/>
        </w:rPr>
        <w:fldChar w:fldCharType="end"/>
      </w:r>
    </w:p>
    <w:p w14:paraId="67C28956" w14:textId="77777777" w:rsidR="00001D57" w:rsidRDefault="00001D57" w:rsidP="00001D57">
      <w:pPr>
        <w:tabs>
          <w:tab w:val="left" w:pos="2127"/>
        </w:tabs>
        <w:suppressAutoHyphens/>
        <w:ind w:left="2268" w:hanging="1559"/>
      </w:pPr>
      <w:r>
        <w:t>telefoon</w:t>
      </w:r>
      <w:r>
        <w:tab/>
        <w:t>:</w:t>
      </w:r>
      <w:r>
        <w:tab/>
      </w:r>
      <w:r w:rsidRPr="00902959">
        <w:rPr>
          <w:highlight w:val="yellow"/>
        </w:rPr>
        <w:fldChar w:fldCharType="begin"/>
      </w:r>
      <w:r w:rsidRPr="00902959">
        <w:rPr>
          <w:highlight w:val="yellow"/>
        </w:rPr>
        <w:instrText xml:space="preserve"> MACROBUTTON NoMacro [TELEFOONNR.] </w:instrText>
      </w:r>
      <w:r w:rsidRPr="00902959">
        <w:rPr>
          <w:highlight w:val="yellow"/>
        </w:rPr>
        <w:fldChar w:fldCharType="end"/>
      </w:r>
    </w:p>
    <w:p w14:paraId="2D1B96C3" w14:textId="77777777" w:rsidR="00001D57" w:rsidRDefault="00001D57" w:rsidP="00001D57">
      <w:pPr>
        <w:tabs>
          <w:tab w:val="left" w:pos="2127"/>
        </w:tabs>
        <w:suppressAutoHyphens/>
        <w:ind w:left="2268" w:hanging="1560"/>
      </w:pPr>
      <w:r>
        <w:t>email</w:t>
      </w:r>
      <w:r>
        <w:tab/>
        <w:t>:</w:t>
      </w:r>
      <w:r>
        <w:tab/>
      </w:r>
      <w:r w:rsidR="00902959" w:rsidRPr="00AD5D15">
        <w:fldChar w:fldCharType="begin"/>
      </w:r>
      <w:r w:rsidR="00902959" w:rsidRPr="00AD5D15">
        <w:instrText xml:space="preserve"> MACROBUTTON ""</w:instrText>
      </w:r>
      <w:r w:rsidR="00902959">
        <w:rPr>
          <w:highlight w:val="yellow"/>
        </w:rPr>
        <w:instrText>naam@amsterdam.nl</w:instrText>
      </w:r>
      <w:r w:rsidR="00902959" w:rsidRPr="00AD5D15">
        <w:fldChar w:fldCharType="end"/>
      </w:r>
    </w:p>
    <w:p w14:paraId="16738D9C" w14:textId="77777777" w:rsidR="00001D57" w:rsidRDefault="00001D57" w:rsidP="00001D57">
      <w:pPr>
        <w:suppressAutoHyphens/>
        <w:ind w:left="709" w:hanging="709"/>
      </w:pPr>
    </w:p>
    <w:p w14:paraId="6A0C5A2F" w14:textId="77777777" w:rsidR="00001D57" w:rsidRDefault="00001D57" w:rsidP="00A059B2">
      <w:pPr>
        <w:numPr>
          <w:ilvl w:val="0"/>
          <w:numId w:val="18"/>
        </w:numPr>
        <w:suppressAutoHyphens/>
        <w:spacing w:line="240" w:lineRule="auto"/>
      </w:pPr>
      <w:r>
        <w:rPr>
          <w:i/>
        </w:rPr>
        <w:t>Coördinator(en) uitvoeringsfase:</w:t>
      </w:r>
    </w:p>
    <w:p w14:paraId="76ECA5F9" w14:textId="01A412C0" w:rsidR="00001D57" w:rsidRDefault="00001D57" w:rsidP="00001D57">
      <w:pPr>
        <w:tabs>
          <w:tab w:val="left" w:pos="2127"/>
        </w:tabs>
        <w:suppressAutoHyphens/>
        <w:ind w:left="2268" w:hanging="1559"/>
      </w:pPr>
      <w:r>
        <w:t>naam</w:t>
      </w:r>
      <w:r>
        <w:tab/>
        <w:t>:</w:t>
      </w:r>
      <w:r>
        <w:tab/>
      </w:r>
      <w:r w:rsidR="001427AB">
        <w:t>N.T.B.</w:t>
      </w:r>
    </w:p>
    <w:p w14:paraId="6FA826AF" w14:textId="77777777" w:rsidR="00001D57" w:rsidRDefault="00001D57" w:rsidP="00001D57">
      <w:pPr>
        <w:tabs>
          <w:tab w:val="left" w:pos="2127"/>
        </w:tabs>
        <w:suppressAutoHyphens/>
        <w:ind w:left="2268" w:hanging="1559"/>
      </w:pPr>
      <w:r>
        <w:t>adres</w:t>
      </w:r>
      <w:r>
        <w:tab/>
        <w:t>:</w:t>
      </w:r>
      <w:r>
        <w:tab/>
      </w:r>
      <w:r w:rsidRPr="00902959">
        <w:rPr>
          <w:highlight w:val="yellow"/>
        </w:rPr>
        <w:fldChar w:fldCharType="begin"/>
      </w:r>
      <w:r w:rsidRPr="00902959">
        <w:rPr>
          <w:highlight w:val="yellow"/>
        </w:rPr>
        <w:instrText xml:space="preserve"> MACROBUTTON NoMacro [ADRES] </w:instrText>
      </w:r>
      <w:r w:rsidRPr="00902959">
        <w:rPr>
          <w:highlight w:val="yellow"/>
        </w:rPr>
        <w:fldChar w:fldCharType="end"/>
      </w:r>
    </w:p>
    <w:p w14:paraId="20E0F0B3" w14:textId="77777777" w:rsidR="00001D57" w:rsidRDefault="00001D57" w:rsidP="00001D57">
      <w:pPr>
        <w:tabs>
          <w:tab w:val="left" w:pos="2127"/>
        </w:tabs>
        <w:suppressAutoHyphens/>
        <w:ind w:left="2268" w:hanging="1559"/>
      </w:pPr>
      <w:r>
        <w:t>postcode/plaats</w:t>
      </w:r>
      <w:r>
        <w:tab/>
        <w:t>:</w:t>
      </w:r>
      <w:r>
        <w:tab/>
      </w:r>
      <w:r w:rsidRPr="00902959">
        <w:rPr>
          <w:highlight w:val="yellow"/>
        </w:rPr>
        <w:fldChar w:fldCharType="begin"/>
      </w:r>
      <w:r w:rsidRPr="00902959">
        <w:rPr>
          <w:highlight w:val="yellow"/>
        </w:rPr>
        <w:instrText xml:space="preserve"> MACROBUTTON NoMacro [POSTCODE/PLAATS] </w:instrText>
      </w:r>
      <w:r w:rsidRPr="00902959">
        <w:rPr>
          <w:highlight w:val="yellow"/>
        </w:rPr>
        <w:fldChar w:fldCharType="end"/>
      </w:r>
    </w:p>
    <w:p w14:paraId="707ED6DF" w14:textId="77777777" w:rsidR="00001D57" w:rsidRDefault="00001D57" w:rsidP="00001D57">
      <w:pPr>
        <w:tabs>
          <w:tab w:val="left" w:pos="2127"/>
        </w:tabs>
        <w:suppressAutoHyphens/>
        <w:ind w:left="2268" w:hanging="1559"/>
      </w:pPr>
      <w:r>
        <w:t>telefoon</w:t>
      </w:r>
      <w:r>
        <w:tab/>
        <w:t>:</w:t>
      </w:r>
      <w:r>
        <w:tab/>
      </w:r>
      <w:r w:rsidRPr="00902959">
        <w:rPr>
          <w:highlight w:val="yellow"/>
        </w:rPr>
        <w:fldChar w:fldCharType="begin"/>
      </w:r>
      <w:r w:rsidRPr="00902959">
        <w:rPr>
          <w:highlight w:val="yellow"/>
        </w:rPr>
        <w:instrText xml:space="preserve"> MACROBUTTON NoMacro [TELEFOONNR.] </w:instrText>
      </w:r>
      <w:r w:rsidRPr="00902959">
        <w:rPr>
          <w:highlight w:val="yellow"/>
        </w:rPr>
        <w:fldChar w:fldCharType="end"/>
      </w:r>
    </w:p>
    <w:p w14:paraId="4D060CAA" w14:textId="77777777" w:rsidR="00001D57" w:rsidRDefault="00001D57" w:rsidP="00001D57">
      <w:pPr>
        <w:tabs>
          <w:tab w:val="left" w:pos="2127"/>
        </w:tabs>
        <w:suppressAutoHyphens/>
        <w:ind w:left="2268" w:hanging="1560"/>
      </w:pPr>
      <w:r>
        <w:t>email</w:t>
      </w:r>
      <w:r>
        <w:tab/>
        <w:t>:</w:t>
      </w:r>
      <w:r>
        <w:tab/>
      </w:r>
      <w:r w:rsidR="00902959" w:rsidRPr="00AD5D15">
        <w:fldChar w:fldCharType="begin"/>
      </w:r>
      <w:r w:rsidR="00902959" w:rsidRPr="00AD5D15">
        <w:instrText xml:space="preserve"> MACROBUTTON ""</w:instrText>
      </w:r>
      <w:r w:rsidR="00902959">
        <w:rPr>
          <w:highlight w:val="yellow"/>
        </w:rPr>
        <w:instrText>naam@amsterdam.nl</w:instrText>
      </w:r>
      <w:r w:rsidR="00902959" w:rsidRPr="00AD5D15">
        <w:fldChar w:fldCharType="end"/>
      </w:r>
    </w:p>
    <w:p w14:paraId="130CBA1E" w14:textId="77777777" w:rsidR="001427AB" w:rsidRDefault="001427AB" w:rsidP="00001D57">
      <w:pPr>
        <w:tabs>
          <w:tab w:val="left" w:pos="2127"/>
        </w:tabs>
        <w:suppressAutoHyphens/>
        <w:ind w:left="2268" w:hanging="1560"/>
      </w:pPr>
    </w:p>
    <w:p w14:paraId="5811A7FB" w14:textId="77777777" w:rsidR="001427AB" w:rsidRDefault="001427AB" w:rsidP="00001D57">
      <w:pPr>
        <w:tabs>
          <w:tab w:val="left" w:pos="2127"/>
        </w:tabs>
        <w:suppressAutoHyphens/>
        <w:ind w:left="2268" w:hanging="1560"/>
      </w:pPr>
    </w:p>
    <w:p w14:paraId="7C20C612" w14:textId="77777777" w:rsidR="00001D57" w:rsidRDefault="00001D57" w:rsidP="00001D57">
      <w:pPr>
        <w:suppressAutoHyphens/>
        <w:ind w:left="709" w:hanging="709"/>
      </w:pPr>
    </w:p>
    <w:p w14:paraId="105BAB76" w14:textId="77777777" w:rsidR="00001D57" w:rsidRPr="00F369EE" w:rsidRDefault="00001D57" w:rsidP="00A059B2">
      <w:pPr>
        <w:numPr>
          <w:ilvl w:val="0"/>
          <w:numId w:val="18"/>
        </w:numPr>
        <w:suppressAutoHyphens/>
        <w:spacing w:line="240" w:lineRule="auto"/>
        <w:rPr>
          <w:i/>
        </w:rPr>
      </w:pPr>
      <w:bookmarkStart w:id="52" w:name="_Toc115237291"/>
      <w:bookmarkStart w:id="53" w:name="_Toc125431540"/>
      <w:bookmarkStart w:id="54" w:name="_Toc278873309"/>
      <w:bookmarkStart w:id="55" w:name="_Toc464220845"/>
      <w:bookmarkStart w:id="56" w:name="_Toc530666803"/>
      <w:bookmarkStart w:id="57" w:name="_Toc461245940"/>
      <w:bookmarkStart w:id="58" w:name="_Toc461252777"/>
      <w:bookmarkStart w:id="59" w:name="_Toc461255864"/>
      <w:bookmarkStart w:id="60" w:name="_Toc461256026"/>
      <w:bookmarkStart w:id="61" w:name="_Toc461256922"/>
      <w:r w:rsidRPr="00F369EE">
        <w:rPr>
          <w:i/>
        </w:rPr>
        <w:lastRenderedPageBreak/>
        <w:t>Inspectie SZW (Sociale Zaken en Werkgelegenheid):</w:t>
      </w:r>
      <w:bookmarkEnd w:id="52"/>
      <w:bookmarkEnd w:id="53"/>
      <w:bookmarkEnd w:id="54"/>
      <w:bookmarkEnd w:id="55"/>
      <w:bookmarkEnd w:id="56"/>
    </w:p>
    <w:p w14:paraId="27CD785A" w14:textId="77777777" w:rsidR="00001D57" w:rsidRPr="00F369EE" w:rsidRDefault="00001D57" w:rsidP="00001D57">
      <w:pPr>
        <w:suppressAutoHyphens/>
        <w:ind w:left="720"/>
        <w:rPr>
          <w:i/>
        </w:rPr>
      </w:pPr>
      <w:r>
        <w:rPr>
          <w:i/>
        </w:rPr>
        <w:t>Postbus</w:t>
      </w:r>
      <w:r>
        <w:rPr>
          <w:i/>
        </w:rPr>
        <w:tab/>
      </w:r>
      <w:r w:rsidR="007830A1">
        <w:rPr>
          <w:i/>
        </w:rPr>
        <w:tab/>
      </w:r>
      <w:r w:rsidRPr="00F369EE">
        <w:rPr>
          <w:i/>
        </w:rPr>
        <w:t>: 820</w:t>
      </w:r>
    </w:p>
    <w:p w14:paraId="108EEE2A" w14:textId="77777777" w:rsidR="00001D57" w:rsidRPr="00F369EE" w:rsidRDefault="00001D57" w:rsidP="00001D57">
      <w:pPr>
        <w:suppressAutoHyphens/>
        <w:ind w:left="720"/>
        <w:rPr>
          <w:i/>
        </w:rPr>
      </w:pPr>
      <w:r w:rsidRPr="00F369EE">
        <w:rPr>
          <w:i/>
        </w:rPr>
        <w:t>Postcode/plaats</w:t>
      </w:r>
      <w:r w:rsidR="007830A1">
        <w:rPr>
          <w:i/>
        </w:rPr>
        <w:t xml:space="preserve"> </w:t>
      </w:r>
      <w:r w:rsidRPr="00F369EE">
        <w:rPr>
          <w:i/>
        </w:rPr>
        <w:t>: 3500 AV UTRECHT</w:t>
      </w:r>
    </w:p>
    <w:p w14:paraId="56537016" w14:textId="77777777" w:rsidR="00001D57" w:rsidRPr="005818E8" w:rsidRDefault="00001D57" w:rsidP="00001D57">
      <w:pPr>
        <w:suppressAutoHyphens/>
        <w:ind w:left="720"/>
        <w:rPr>
          <w:i/>
        </w:rPr>
      </w:pPr>
      <w:r w:rsidRPr="005818E8">
        <w:rPr>
          <w:i/>
        </w:rPr>
        <w:t>E-mail</w:t>
      </w:r>
      <w:r w:rsidRPr="005818E8">
        <w:rPr>
          <w:i/>
        </w:rPr>
        <w:tab/>
      </w:r>
      <w:r w:rsidRPr="005818E8">
        <w:rPr>
          <w:i/>
        </w:rPr>
        <w:tab/>
        <w:t xml:space="preserve">: </w:t>
      </w:r>
      <w:hyperlink r:id="rId21" w:history="1">
        <w:r w:rsidRPr="005818E8">
          <w:rPr>
            <w:i/>
          </w:rPr>
          <w:t>www.inspectieszw.nl</w:t>
        </w:r>
      </w:hyperlink>
    </w:p>
    <w:p w14:paraId="59FFE9FC" w14:textId="77777777" w:rsidR="00001D57" w:rsidRPr="00001D57" w:rsidRDefault="00001D57" w:rsidP="00001D57">
      <w:pPr>
        <w:suppressAutoHyphens/>
        <w:ind w:left="720"/>
        <w:rPr>
          <w:i/>
          <w:lang w:val="en-US"/>
        </w:rPr>
      </w:pPr>
      <w:proofErr w:type="spellStart"/>
      <w:r w:rsidRPr="00001D57">
        <w:rPr>
          <w:i/>
          <w:lang w:val="en-US"/>
        </w:rPr>
        <w:t>Telefoon</w:t>
      </w:r>
      <w:proofErr w:type="spellEnd"/>
      <w:r w:rsidRPr="00001D57">
        <w:rPr>
          <w:i/>
          <w:lang w:val="en-US"/>
        </w:rPr>
        <w:tab/>
        <w:t>: 0800 5151</w:t>
      </w:r>
    </w:p>
    <w:p w14:paraId="49C05B43" w14:textId="77777777" w:rsidR="00001D57" w:rsidRDefault="00001D57" w:rsidP="00A059B2">
      <w:pPr>
        <w:pStyle w:val="Kop2"/>
        <w:keepLines w:val="0"/>
        <w:numPr>
          <w:ilvl w:val="1"/>
          <w:numId w:val="7"/>
        </w:numPr>
        <w:tabs>
          <w:tab w:val="clear" w:pos="454"/>
        </w:tabs>
        <w:spacing w:before="240" w:after="60" w:line="240" w:lineRule="auto"/>
      </w:pPr>
      <w:bookmarkStart w:id="62" w:name="_Toc1742931"/>
      <w:bookmarkStart w:id="63" w:name="_Toc87864413"/>
      <w:r>
        <w:t>Plannings- en uitvoeringsgegevens</w:t>
      </w:r>
      <w:bookmarkEnd w:id="57"/>
      <w:bookmarkEnd w:id="58"/>
      <w:bookmarkEnd w:id="59"/>
      <w:bookmarkEnd w:id="60"/>
      <w:bookmarkEnd w:id="61"/>
      <w:bookmarkEnd w:id="62"/>
      <w:bookmarkEnd w:id="63"/>
    </w:p>
    <w:p w14:paraId="7379F6B3" w14:textId="77777777" w:rsidR="00001D57" w:rsidRDefault="00001D57" w:rsidP="00001D57">
      <w:pPr>
        <w:suppressAutoHyphens/>
        <w:ind w:left="709" w:hanging="709"/>
      </w:pPr>
    </w:p>
    <w:p w14:paraId="28FA174E" w14:textId="77777777" w:rsidR="00001D57" w:rsidRDefault="00001D57" w:rsidP="00001D57">
      <w:pPr>
        <w:suppressAutoHyphens/>
        <w:ind w:left="709" w:hanging="1"/>
      </w:pPr>
      <w:r>
        <w:t>(voor zover bekend)</w:t>
      </w:r>
    </w:p>
    <w:p w14:paraId="1D5CE2EE" w14:textId="77777777" w:rsidR="00001D57" w:rsidRDefault="00001D57" w:rsidP="00001D57">
      <w:pPr>
        <w:suppressAutoHyphens/>
        <w:ind w:left="709" w:hanging="709"/>
      </w:pPr>
    </w:p>
    <w:p w14:paraId="0F7A84E7" w14:textId="322606DF" w:rsidR="00001D57" w:rsidRDefault="00001D57" w:rsidP="00A059B2">
      <w:pPr>
        <w:numPr>
          <w:ilvl w:val="0"/>
          <w:numId w:val="11"/>
        </w:numPr>
        <w:tabs>
          <w:tab w:val="clear" w:pos="360"/>
          <w:tab w:val="num" w:pos="1068"/>
        </w:tabs>
        <w:suppressAutoHyphens/>
        <w:spacing w:line="240" w:lineRule="auto"/>
        <w:ind w:left="1065"/>
      </w:pPr>
      <w:r>
        <w:t xml:space="preserve">Geplande aanvangsdatum van de bouwwerkzaamheden: </w:t>
      </w:r>
      <w:r w:rsidR="008B17E2">
        <w:t>7 maart 2022</w:t>
      </w:r>
    </w:p>
    <w:p w14:paraId="6A494D7C" w14:textId="77777777" w:rsidR="00001D57" w:rsidRDefault="00001D57" w:rsidP="00001D57">
      <w:pPr>
        <w:suppressAutoHyphens/>
      </w:pPr>
    </w:p>
    <w:p w14:paraId="192E7766" w14:textId="2CDAE2E3" w:rsidR="00001D57" w:rsidRDefault="00001D57" w:rsidP="00A059B2">
      <w:pPr>
        <w:numPr>
          <w:ilvl w:val="0"/>
          <w:numId w:val="12"/>
        </w:numPr>
        <w:tabs>
          <w:tab w:val="clear" w:pos="360"/>
          <w:tab w:val="num" w:pos="1068"/>
        </w:tabs>
        <w:suppressAutoHyphens/>
        <w:spacing w:line="240" w:lineRule="auto"/>
        <w:ind w:left="1065"/>
      </w:pPr>
      <w:r>
        <w:t xml:space="preserve">Geplande bouwtijd: </w:t>
      </w:r>
      <w:r w:rsidR="00A16952">
        <w:t xml:space="preserve">38 </w:t>
      </w:r>
      <w:r>
        <w:t>werkdagen</w:t>
      </w:r>
    </w:p>
    <w:p w14:paraId="26A7465E" w14:textId="77777777" w:rsidR="00001D57" w:rsidRDefault="00001D57" w:rsidP="00001D57">
      <w:pPr>
        <w:suppressAutoHyphens/>
      </w:pPr>
    </w:p>
    <w:p w14:paraId="7A435478" w14:textId="2F7E12BA" w:rsidR="00001D57" w:rsidRDefault="00001D57" w:rsidP="00A059B2">
      <w:pPr>
        <w:numPr>
          <w:ilvl w:val="0"/>
          <w:numId w:val="13"/>
        </w:numPr>
        <w:tabs>
          <w:tab w:val="clear" w:pos="360"/>
          <w:tab w:val="num" w:pos="1068"/>
        </w:tabs>
        <w:suppressAutoHyphens/>
        <w:spacing w:line="240" w:lineRule="auto"/>
        <w:ind w:left="1065"/>
      </w:pPr>
      <w:r>
        <w:t xml:space="preserve">Vermoedelijke maximum aantal werknemers dat gelijktijdig op de bouwlocatie aanwezig zal zijn: </w:t>
      </w:r>
      <w:r w:rsidR="00B03D5B">
        <w:t>3</w:t>
      </w:r>
    </w:p>
    <w:p w14:paraId="040C7503" w14:textId="77777777" w:rsidR="00001D57" w:rsidRDefault="00001D57" w:rsidP="00001D57">
      <w:pPr>
        <w:suppressAutoHyphens/>
      </w:pPr>
    </w:p>
    <w:p w14:paraId="6CF1997A" w14:textId="35462167" w:rsidR="00001D57" w:rsidRDefault="00001D57" w:rsidP="00A059B2">
      <w:pPr>
        <w:numPr>
          <w:ilvl w:val="0"/>
          <w:numId w:val="14"/>
        </w:numPr>
        <w:tabs>
          <w:tab w:val="clear" w:pos="360"/>
          <w:tab w:val="num" w:pos="1068"/>
        </w:tabs>
        <w:suppressAutoHyphens/>
        <w:spacing w:line="240" w:lineRule="auto"/>
        <w:ind w:left="1065"/>
      </w:pPr>
      <w:r>
        <w:t xml:space="preserve">Geplande werkgevers en zelfstandige op de bouwplaats: </w:t>
      </w:r>
      <w:r w:rsidR="00B03D5B">
        <w:t>1</w:t>
      </w:r>
    </w:p>
    <w:p w14:paraId="0B99CFAA" w14:textId="77777777" w:rsidR="00001D57" w:rsidRDefault="00001D57" w:rsidP="00001D57">
      <w:pPr>
        <w:suppressAutoHyphens/>
      </w:pPr>
    </w:p>
    <w:p w14:paraId="6BEBC71A" w14:textId="77777777" w:rsidR="00001D57" w:rsidRDefault="00001D57" w:rsidP="00A059B2">
      <w:pPr>
        <w:numPr>
          <w:ilvl w:val="0"/>
          <w:numId w:val="17"/>
        </w:numPr>
        <w:tabs>
          <w:tab w:val="clear" w:pos="360"/>
          <w:tab w:val="num" w:pos="1068"/>
        </w:tabs>
        <w:suppressAutoHyphens/>
        <w:spacing w:line="240" w:lineRule="auto"/>
        <w:ind w:left="1065"/>
      </w:pPr>
      <w:r>
        <w:t xml:space="preserve">De V&amp;G uitvoeringscoördinatie geschiedt door de aannemer van bestek: </w:t>
      </w:r>
      <w:r w:rsidRPr="00D00EA9">
        <w:fldChar w:fldCharType="begin"/>
      </w:r>
      <w:r w:rsidRPr="00D00EA9">
        <w:instrText xml:space="preserve"> MACROBUTTON NoMacro [AANNEMER BESTEK] </w:instrText>
      </w:r>
      <w:r w:rsidRPr="00D00EA9">
        <w:fldChar w:fldCharType="end"/>
      </w:r>
    </w:p>
    <w:p w14:paraId="4F423392" w14:textId="77777777" w:rsidR="00001D57" w:rsidRDefault="00001D57" w:rsidP="00001D57">
      <w:pPr>
        <w:suppressAutoHyphens/>
      </w:pPr>
    </w:p>
    <w:p w14:paraId="39C13D15" w14:textId="77777777" w:rsidR="00001D57" w:rsidRDefault="00001D57" w:rsidP="00A059B2">
      <w:pPr>
        <w:pStyle w:val="Kop2"/>
        <w:keepLines w:val="0"/>
        <w:numPr>
          <w:ilvl w:val="1"/>
          <w:numId w:val="7"/>
        </w:numPr>
        <w:tabs>
          <w:tab w:val="clear" w:pos="454"/>
        </w:tabs>
        <w:spacing w:before="240" w:after="60" w:line="240" w:lineRule="auto"/>
      </w:pPr>
      <w:bookmarkStart w:id="64" w:name="_Toc461245937"/>
      <w:bookmarkStart w:id="65" w:name="_Toc461252774"/>
      <w:bookmarkStart w:id="66" w:name="_Toc461255861"/>
      <w:bookmarkStart w:id="67" w:name="_Toc461256023"/>
      <w:bookmarkStart w:id="68" w:name="_Toc461256919"/>
      <w:bookmarkStart w:id="69" w:name="_Toc1742932"/>
      <w:bookmarkStart w:id="70" w:name="_Toc87864414"/>
      <w:r>
        <w:t>Beschrijving werkzaamheden in nevenaanneming</w:t>
      </w:r>
      <w:bookmarkEnd w:id="64"/>
      <w:bookmarkEnd w:id="65"/>
      <w:bookmarkEnd w:id="66"/>
      <w:bookmarkEnd w:id="67"/>
      <w:bookmarkEnd w:id="68"/>
      <w:bookmarkEnd w:id="69"/>
      <w:bookmarkEnd w:id="70"/>
    </w:p>
    <w:p w14:paraId="45512EB0" w14:textId="77777777" w:rsidR="0025731D" w:rsidRDefault="0025731D" w:rsidP="00001D57">
      <w:pPr>
        <w:ind w:left="708"/>
        <w:rPr>
          <w:highlight w:val="yellow"/>
        </w:rPr>
      </w:pPr>
    </w:p>
    <w:p w14:paraId="77CA4004" w14:textId="77777777" w:rsidR="00001D57" w:rsidRDefault="00001D57" w:rsidP="00001D57">
      <w:pPr>
        <w:ind w:left="708"/>
      </w:pPr>
      <w:r>
        <w:t xml:space="preserve">Is niet van toepassing, want er is één </w:t>
      </w:r>
      <w:r w:rsidR="002F70BF">
        <w:t>aannemer</w:t>
      </w:r>
      <w:r>
        <w:t xml:space="preserve"> werkzaam.</w:t>
      </w:r>
    </w:p>
    <w:p w14:paraId="7A6EDA36" w14:textId="77777777" w:rsidR="00001D57" w:rsidRDefault="00001D57" w:rsidP="00A059B2">
      <w:pPr>
        <w:pStyle w:val="Kop1"/>
        <w:keepLines w:val="0"/>
        <w:pageBreakBefore w:val="0"/>
        <w:numPr>
          <w:ilvl w:val="0"/>
          <w:numId w:val="7"/>
        </w:numPr>
        <w:tabs>
          <w:tab w:val="clear" w:pos="454"/>
        </w:tabs>
        <w:spacing w:before="240" w:after="60" w:line="240" w:lineRule="auto"/>
      </w:pPr>
      <w:bookmarkStart w:id="71" w:name="_Toc8545072"/>
      <w:bookmarkStart w:id="72" w:name="_Toc115237306"/>
      <w:bookmarkStart w:id="73" w:name="_Toc125431555"/>
      <w:bookmarkStart w:id="74" w:name="_Toc278873324"/>
      <w:bookmarkStart w:id="75" w:name="_Toc464220861"/>
      <w:bookmarkStart w:id="76" w:name="_Toc530666819"/>
      <w:r>
        <w:br w:type="page"/>
      </w:r>
      <w:bookmarkStart w:id="77" w:name="_Toc1742933"/>
      <w:bookmarkStart w:id="78" w:name="_Toc87864415"/>
      <w:r>
        <w:lastRenderedPageBreak/>
        <w:t>Risico-inventarisatie en evaluatie</w:t>
      </w:r>
      <w:bookmarkEnd w:id="71"/>
      <w:bookmarkEnd w:id="72"/>
      <w:bookmarkEnd w:id="73"/>
      <w:bookmarkEnd w:id="74"/>
      <w:bookmarkEnd w:id="75"/>
      <w:bookmarkEnd w:id="76"/>
      <w:bookmarkEnd w:id="77"/>
      <w:bookmarkEnd w:id="78"/>
    </w:p>
    <w:p w14:paraId="09B63093" w14:textId="77777777" w:rsidR="00001D57" w:rsidRDefault="00001D57" w:rsidP="00001D57">
      <w:pPr>
        <w:ind w:firstLine="525"/>
      </w:pPr>
      <w:r>
        <w:t>Tijdens het ontwerpproces zijn risico-inventarisatie en –evaluaties (</w:t>
      </w:r>
      <w:proofErr w:type="spellStart"/>
      <w:r>
        <w:t>RI&amp;E's</w:t>
      </w:r>
      <w:proofErr w:type="spellEnd"/>
      <w:r>
        <w:t>) gemaakt.</w:t>
      </w:r>
    </w:p>
    <w:p w14:paraId="2D721AB2" w14:textId="77777777" w:rsidR="00001D57" w:rsidRDefault="00001D57" w:rsidP="00001D57">
      <w:pPr>
        <w:ind w:left="525"/>
      </w:pPr>
      <w:r>
        <w:t>Op basis van de uitkomsten hiervan is het ontwerp al dan niet aangepast en/of zijn er een aantal maatregelen in het bestek voorgeschreven.</w:t>
      </w:r>
    </w:p>
    <w:p w14:paraId="0D76E759" w14:textId="77777777" w:rsidR="00001D57" w:rsidRDefault="00001D57" w:rsidP="00001D57"/>
    <w:p w14:paraId="2595FC27" w14:textId="77777777" w:rsidR="00001D57" w:rsidRDefault="00001D57" w:rsidP="00001D57">
      <w:pPr>
        <w:ind w:firstLine="525"/>
      </w:pPr>
      <w:r>
        <w:t>Het is mogelijk dat er een aantal risico’s niet of onvoldoende voorkomen konden worden.</w:t>
      </w:r>
    </w:p>
    <w:p w14:paraId="05F72E33" w14:textId="77777777" w:rsidR="00001D57" w:rsidRDefault="00001D57" w:rsidP="00001D57">
      <w:pPr>
        <w:ind w:left="525"/>
      </w:pPr>
      <w:r>
        <w:t>Deze risico's worden aangeduid als restrisico. Tenminste deze restrisico's, moeten in het V&amp;G-plan Uitvoeringsfase nader worden uitgewerkt.</w:t>
      </w:r>
    </w:p>
    <w:p w14:paraId="76B41FAF" w14:textId="77777777" w:rsidR="00001D57" w:rsidRDefault="00001D57" w:rsidP="00001D57">
      <w:pPr>
        <w:ind w:left="525"/>
      </w:pPr>
    </w:p>
    <w:p w14:paraId="77306F83" w14:textId="77777777" w:rsidR="00001D57" w:rsidRDefault="00001D57" w:rsidP="00001D57">
      <w:pPr>
        <w:ind w:left="525"/>
      </w:pPr>
      <w:r>
        <w:t xml:space="preserve">Tevens wordt er vanuit gegaan dat de </w:t>
      </w:r>
      <w:r w:rsidR="002F70BF">
        <w:t>aannemer</w:t>
      </w:r>
      <w:r>
        <w:t xml:space="preserve"> alle geldende wetgeving zal hanteren in de uitwerking van het V&amp;G plan. Hieronder valt o.a. de Arbowet, Arbobesluit, Arbocatalogus van betreffende werkzaamheden en/of functie. Daarnaast dient de </w:t>
      </w:r>
      <w:r w:rsidR="002F70BF">
        <w:t>aannemer</w:t>
      </w:r>
      <w:r>
        <w:t xml:space="preserve"> geldende richtlijnen in acht te nemen en te volgen tenzij men een stand der techniek kan aantonen welke minimaal gelijk is aan de richtlijn. Hieronder vallen onder andere NEN normeringen, CROW publicaties, AI bladen etc. Als laatste dient de </w:t>
      </w:r>
      <w:r w:rsidR="002F70BF">
        <w:t>aannemer</w:t>
      </w:r>
      <w:r>
        <w:t xml:space="preserve"> in het VG plan uitvoeringsplan aanvullende richtlijnen vanuit stakeholders te verwerken, denk hierbij aan richtlijn voor werken aan of nabij het spoor, kabels en leidingen etc. In de RI&amp;E zijn enkel die dwingende maatregelen opgenomen die afwijkend en/of aanvullend zijn op de hierboven omschreven wet- en regelgeving.</w:t>
      </w:r>
    </w:p>
    <w:p w14:paraId="1832E702" w14:textId="77777777" w:rsidR="00001D57" w:rsidRDefault="00001D57" w:rsidP="00001D57"/>
    <w:p w14:paraId="73D4F949" w14:textId="77777777" w:rsidR="00001D57" w:rsidRDefault="00001D57" w:rsidP="00001D57">
      <w:pPr>
        <w:ind w:left="525"/>
      </w:pPr>
      <w:r>
        <w:t xml:space="preserve">Indien er vanuit het ontwerpproces geen restrisico's zijn gesignaleerd, dan blijft de verantwoordelijkheid van de </w:t>
      </w:r>
      <w:r w:rsidR="002F70BF">
        <w:t>aannemer</w:t>
      </w:r>
      <w:r>
        <w:t xml:space="preserve"> </w:t>
      </w:r>
      <w:proofErr w:type="spellStart"/>
      <w:r>
        <w:t>cq.</w:t>
      </w:r>
      <w:proofErr w:type="spellEnd"/>
      <w:r>
        <w:t xml:space="preserve"> aannemer onverkort van kracht.</w:t>
      </w:r>
    </w:p>
    <w:p w14:paraId="4C6C6340" w14:textId="77777777" w:rsidR="00001D57" w:rsidRDefault="00001D57" w:rsidP="00001D57">
      <w:pPr>
        <w:ind w:firstLine="525"/>
      </w:pPr>
      <w:r>
        <w:t xml:space="preserve">Een V&amp;G-plan Uitvoeringsfase kan dus desondanks tóch noodzakelijk zijn. </w:t>
      </w:r>
      <w:bookmarkStart w:id="79" w:name="_Toc115237307"/>
      <w:bookmarkStart w:id="80" w:name="_Toc125431556"/>
      <w:bookmarkStart w:id="81" w:name="_Toc278873325"/>
      <w:bookmarkStart w:id="82" w:name="_Toc464220862"/>
      <w:bookmarkStart w:id="83" w:name="_Toc530666820"/>
    </w:p>
    <w:p w14:paraId="7528604B" w14:textId="77777777" w:rsidR="00001D57" w:rsidRDefault="00001D57" w:rsidP="00001D57">
      <w:pPr>
        <w:ind w:firstLine="525"/>
      </w:pPr>
    </w:p>
    <w:p w14:paraId="2903197B" w14:textId="77777777" w:rsidR="00001D57" w:rsidRDefault="00001D57" w:rsidP="00A059B2">
      <w:pPr>
        <w:pStyle w:val="Kop2"/>
        <w:keepLines w:val="0"/>
        <w:numPr>
          <w:ilvl w:val="1"/>
          <w:numId w:val="7"/>
        </w:numPr>
        <w:tabs>
          <w:tab w:val="clear" w:pos="454"/>
        </w:tabs>
        <w:spacing w:before="240" w:after="60" w:line="240" w:lineRule="auto"/>
      </w:pPr>
      <w:bookmarkStart w:id="84" w:name="_Toc1742934"/>
      <w:bookmarkStart w:id="85" w:name="_Toc87864416"/>
      <w:r>
        <w:t>Bijzondere risico's voortvloeiend uit de omgeving:</w:t>
      </w:r>
      <w:bookmarkEnd w:id="79"/>
      <w:bookmarkEnd w:id="80"/>
      <w:bookmarkEnd w:id="81"/>
      <w:bookmarkEnd w:id="82"/>
      <w:bookmarkEnd w:id="83"/>
      <w:bookmarkEnd w:id="84"/>
      <w:bookmarkEnd w:id="85"/>
    </w:p>
    <w:p w14:paraId="76F53D73" w14:textId="77777777" w:rsidR="00001D57" w:rsidRDefault="00001D57" w:rsidP="00001D57">
      <w:pPr>
        <w:ind w:firstLine="525"/>
      </w:pPr>
      <w:r>
        <w:t>Zie bijlage 2.</w:t>
      </w:r>
      <w:bookmarkStart w:id="86" w:name="_Toc115237308"/>
      <w:bookmarkStart w:id="87" w:name="_Toc125431557"/>
      <w:bookmarkStart w:id="88" w:name="_Toc278873326"/>
      <w:bookmarkStart w:id="89" w:name="_Toc464220863"/>
      <w:bookmarkStart w:id="90" w:name="_Toc530666821"/>
    </w:p>
    <w:p w14:paraId="394366B4" w14:textId="77777777" w:rsidR="00001D57" w:rsidRDefault="00001D57" w:rsidP="00001D57">
      <w:pPr>
        <w:ind w:firstLine="284"/>
      </w:pPr>
    </w:p>
    <w:p w14:paraId="69C7E007" w14:textId="77777777" w:rsidR="00001D57" w:rsidRDefault="00001D57" w:rsidP="00A059B2">
      <w:pPr>
        <w:pStyle w:val="Kop2"/>
        <w:keepLines w:val="0"/>
        <w:numPr>
          <w:ilvl w:val="1"/>
          <w:numId w:val="7"/>
        </w:numPr>
        <w:tabs>
          <w:tab w:val="clear" w:pos="454"/>
        </w:tabs>
        <w:spacing w:before="240" w:after="60" w:line="240" w:lineRule="auto"/>
      </w:pPr>
      <w:bookmarkStart w:id="91" w:name="_Toc1742935"/>
      <w:bookmarkStart w:id="92" w:name="_Toc87864417"/>
      <w:r>
        <w:t>Bijzondere risico's voortvloeiend uit het ontwerp:</w:t>
      </w:r>
      <w:bookmarkEnd w:id="86"/>
      <w:bookmarkEnd w:id="87"/>
      <w:bookmarkEnd w:id="88"/>
      <w:bookmarkEnd w:id="89"/>
      <w:bookmarkEnd w:id="90"/>
      <w:bookmarkEnd w:id="91"/>
      <w:bookmarkEnd w:id="92"/>
    </w:p>
    <w:p w14:paraId="33EA682D" w14:textId="77777777" w:rsidR="00001D57" w:rsidRDefault="00001D57" w:rsidP="00001D57">
      <w:pPr>
        <w:ind w:left="525"/>
      </w:pPr>
      <w:bookmarkStart w:id="93" w:name="_Toc464220864"/>
      <w:bookmarkStart w:id="94" w:name="_Toc530666822"/>
      <w:r>
        <w:t>Zie bijlage 2.</w:t>
      </w:r>
    </w:p>
    <w:p w14:paraId="42AB54F3" w14:textId="77777777" w:rsidR="00001D57" w:rsidRDefault="00001D57" w:rsidP="00001D57">
      <w:pPr>
        <w:ind w:left="525"/>
      </w:pPr>
    </w:p>
    <w:p w14:paraId="41E6B682" w14:textId="77777777" w:rsidR="00001D57" w:rsidRDefault="00001D57" w:rsidP="00A059B2">
      <w:pPr>
        <w:pStyle w:val="Kop2"/>
        <w:keepLines w:val="0"/>
        <w:numPr>
          <w:ilvl w:val="1"/>
          <w:numId w:val="7"/>
        </w:numPr>
        <w:tabs>
          <w:tab w:val="clear" w:pos="454"/>
        </w:tabs>
        <w:spacing w:before="240" w:after="60" w:line="240" w:lineRule="auto"/>
      </w:pPr>
      <w:bookmarkStart w:id="95" w:name="_Toc1742936"/>
      <w:bookmarkStart w:id="96" w:name="_Toc87864418"/>
      <w:r>
        <w:t>Toelichting op gesignaleerde risico’s:</w:t>
      </w:r>
      <w:bookmarkEnd w:id="93"/>
      <w:bookmarkEnd w:id="94"/>
      <w:bookmarkEnd w:id="95"/>
      <w:bookmarkEnd w:id="96"/>
    </w:p>
    <w:p w14:paraId="4AF476F6" w14:textId="77777777" w:rsidR="00001D57" w:rsidRDefault="00001D57" w:rsidP="00001D57">
      <w:pPr>
        <w:ind w:left="525"/>
      </w:pPr>
      <w:r>
        <w:t>Zie bijlage 2.</w:t>
      </w:r>
    </w:p>
    <w:p w14:paraId="1F849E20" w14:textId="77777777" w:rsidR="00001D57" w:rsidRDefault="00001D57" w:rsidP="00001D57">
      <w:pPr>
        <w:suppressAutoHyphens/>
        <w:ind w:left="709" w:hanging="1"/>
      </w:pPr>
    </w:p>
    <w:p w14:paraId="43224C1F" w14:textId="27EF02F6" w:rsidR="005B42C5" w:rsidRDefault="00001D57" w:rsidP="00B44A03">
      <w:pPr>
        <w:pStyle w:val="Kop1"/>
        <w:keepLines w:val="0"/>
        <w:pageBreakBefore w:val="0"/>
        <w:numPr>
          <w:ilvl w:val="0"/>
          <w:numId w:val="7"/>
        </w:numPr>
        <w:tabs>
          <w:tab w:val="clear" w:pos="454"/>
        </w:tabs>
        <w:spacing w:before="240" w:after="60" w:line="240" w:lineRule="auto"/>
      </w:pPr>
      <w:r>
        <w:br w:type="page"/>
      </w:r>
    </w:p>
    <w:p w14:paraId="15CF0FA4" w14:textId="77777777" w:rsidR="005B42C5" w:rsidRDefault="005B42C5" w:rsidP="00A059B2">
      <w:pPr>
        <w:pStyle w:val="Kop1"/>
        <w:keepLines w:val="0"/>
        <w:pageBreakBefore w:val="0"/>
        <w:numPr>
          <w:ilvl w:val="0"/>
          <w:numId w:val="7"/>
        </w:numPr>
        <w:tabs>
          <w:tab w:val="clear" w:pos="454"/>
        </w:tabs>
        <w:spacing w:before="240" w:after="60" w:line="240" w:lineRule="auto"/>
      </w:pPr>
      <w:bookmarkStart w:id="97" w:name="_Toc1742938"/>
      <w:bookmarkStart w:id="98" w:name="_Toc87864419"/>
      <w:r>
        <w:lastRenderedPageBreak/>
        <w:t>Uitvoeringsfase</w:t>
      </w:r>
      <w:bookmarkEnd w:id="97"/>
      <w:bookmarkEnd w:id="98"/>
    </w:p>
    <w:p w14:paraId="4397B9E7" w14:textId="77777777" w:rsidR="005B42C5" w:rsidRDefault="005B42C5" w:rsidP="005B42C5">
      <w:pPr>
        <w:suppressAutoHyphens/>
        <w:ind w:left="709" w:hanging="709"/>
      </w:pPr>
    </w:p>
    <w:p w14:paraId="2EC3BD05" w14:textId="77777777" w:rsidR="005B42C5" w:rsidRDefault="005B42C5" w:rsidP="005B42C5">
      <w:pPr>
        <w:suppressAutoHyphens/>
        <w:ind w:left="709" w:hanging="1"/>
      </w:pPr>
      <w:r>
        <w:t>De aannemer stelt na gunning een coördinator aan ten behoeve van de uitvoeringsfase.</w:t>
      </w:r>
    </w:p>
    <w:p w14:paraId="26372416" w14:textId="6506EE4B" w:rsidR="005B42C5" w:rsidRDefault="005B42C5" w:rsidP="005B42C5">
      <w:pPr>
        <w:suppressAutoHyphens/>
        <w:ind w:left="709" w:hanging="1"/>
      </w:pPr>
      <w:r>
        <w:t xml:space="preserve">Het werk behoeft </w:t>
      </w:r>
      <w:r w:rsidR="00D53D6B">
        <w:t>niet</w:t>
      </w:r>
      <w:r>
        <w:t xml:space="preserve"> te worden gemeld bij de </w:t>
      </w:r>
      <w:r w:rsidR="001C7AA0">
        <w:t>inspectie SZW</w:t>
      </w:r>
      <w:r>
        <w:t xml:space="preserve">. </w:t>
      </w:r>
    </w:p>
    <w:p w14:paraId="2C702D78" w14:textId="77777777" w:rsidR="005B42C5" w:rsidRDefault="005B42C5" w:rsidP="005B42C5">
      <w:pPr>
        <w:suppressAutoHyphens/>
        <w:ind w:left="709" w:hanging="709"/>
      </w:pPr>
    </w:p>
    <w:p w14:paraId="668D2763" w14:textId="77777777" w:rsidR="005B42C5" w:rsidRDefault="005B42C5" w:rsidP="005B42C5">
      <w:pPr>
        <w:suppressAutoHyphens/>
        <w:ind w:left="708"/>
      </w:pPr>
      <w:r>
        <w:t xml:space="preserve">Op het bouwterrein dienen alle betrokken partijen goed samen te werken om negatieve ontwikkelingen te voorkomen. Dit is niet alleen voor de uitvoerende partijen van toepassing, maar ook voor de opdrachtgever. Overleg draagt bij aan een goede samenwerking. Het is dus van belang dat er met regelmaat overleg gevoerd wordt waarbij alle partijen betrokken zijn. </w:t>
      </w:r>
    </w:p>
    <w:p w14:paraId="502CF627" w14:textId="77777777" w:rsidR="005B42C5" w:rsidRDefault="005B42C5" w:rsidP="005B42C5">
      <w:pPr>
        <w:suppressAutoHyphens/>
        <w:ind w:left="709" w:hanging="1"/>
      </w:pPr>
    </w:p>
    <w:p w14:paraId="67EC134D" w14:textId="77777777" w:rsidR="005B42C5" w:rsidRDefault="005B42C5" w:rsidP="005B42C5">
      <w:pPr>
        <w:suppressAutoHyphens/>
        <w:ind w:left="709" w:hanging="1"/>
      </w:pPr>
      <w:r>
        <w:t>Voor de aanvang van de werkzaamheden worden door de V&amp;G coördinator uitvoeringsfase de gesignaleerde risico's geëvalueerd en de te treffen maatregelen gecoördineerd.</w:t>
      </w:r>
    </w:p>
    <w:p w14:paraId="66AD68B5" w14:textId="77777777" w:rsidR="005B42C5" w:rsidRDefault="005B42C5" w:rsidP="005B42C5">
      <w:pPr>
        <w:suppressAutoHyphens/>
        <w:ind w:left="709" w:hanging="709"/>
      </w:pPr>
    </w:p>
    <w:p w14:paraId="2596CBA3" w14:textId="77777777" w:rsidR="005B42C5" w:rsidRDefault="005B42C5" w:rsidP="005B42C5">
      <w:pPr>
        <w:suppressAutoHyphens/>
        <w:ind w:left="709" w:hanging="1"/>
      </w:pPr>
      <w:r>
        <w:t>Tevens worden afspraken gemaakt over uitvoering en controle van de door alle partijen te nemen maatregelen. Aan de projectleider en de directievoerder wordt geadviseerd het punt Veiligheid en Gezondheid steeds in het bouwverslag op te nemen.</w:t>
      </w:r>
    </w:p>
    <w:p w14:paraId="250EE490" w14:textId="77777777" w:rsidR="005B42C5" w:rsidRDefault="005B42C5" w:rsidP="005B42C5">
      <w:pPr>
        <w:suppressAutoHyphens/>
        <w:ind w:left="709" w:hanging="709"/>
      </w:pPr>
    </w:p>
    <w:p w14:paraId="47633291" w14:textId="77777777" w:rsidR="005B42C5" w:rsidRDefault="005B42C5" w:rsidP="005B42C5">
      <w:pPr>
        <w:suppressAutoHyphens/>
        <w:ind w:left="709" w:hanging="1"/>
      </w:pPr>
      <w:bookmarkStart w:id="99" w:name="_Toc208393951"/>
      <w:bookmarkStart w:id="100" w:name="_Toc208396519"/>
      <w:bookmarkStart w:id="101" w:name="_Toc455133637"/>
      <w:r>
        <w:t>Volgens het Bouwprocesbesluit moeten de medewerkers worden voorgelicht over de risico's die het werk met zich meebrengt. Dit dient te gebeuren voordat de medewerkers voor de eerste maal het werkterrein betreden of bij specifieke/ risicovolle situaties die zich tijdens de uitvoering van het werk kunnen voordoen of hebben gedaan.</w:t>
      </w:r>
    </w:p>
    <w:p w14:paraId="4397BEBD" w14:textId="77777777" w:rsidR="005B42C5" w:rsidRDefault="005B42C5" w:rsidP="005B42C5">
      <w:pPr>
        <w:suppressAutoHyphens/>
        <w:ind w:left="709" w:hanging="1"/>
      </w:pPr>
    </w:p>
    <w:bookmarkEnd w:id="99"/>
    <w:bookmarkEnd w:id="100"/>
    <w:bookmarkEnd w:id="101"/>
    <w:p w14:paraId="2F7D3F3D" w14:textId="77777777" w:rsidR="005B42C5" w:rsidRDefault="005B42C5" w:rsidP="005B42C5">
      <w:pPr>
        <w:suppressAutoHyphens/>
        <w:ind w:left="709" w:hanging="1"/>
      </w:pPr>
      <w:r>
        <w:t xml:space="preserve">Alle betrokkenen hebben verantwoordelijkheden en taken ten aanzien van de arbeidsomstandigheden op het werk en zijn hiervan op de hoogte (middels voorlichting en instructie). Deze verantwoordelijkheden zijn vastgelegd in de Arbeidsomstandighedenwet. </w:t>
      </w:r>
      <w:bookmarkStart w:id="102" w:name="_Toc55128313"/>
      <w:bookmarkStart w:id="103" w:name="_Toc68079432"/>
    </w:p>
    <w:p w14:paraId="72EFD42F" w14:textId="77777777" w:rsidR="005B42C5" w:rsidRDefault="005B42C5" w:rsidP="005B42C5">
      <w:pPr>
        <w:suppressAutoHyphens/>
      </w:pPr>
    </w:p>
    <w:p w14:paraId="75AC04C9" w14:textId="77777777" w:rsidR="005B42C5" w:rsidRDefault="005B42C5" w:rsidP="005B42C5">
      <w:pPr>
        <w:suppressAutoHyphens/>
        <w:ind w:left="709" w:hanging="1"/>
      </w:pPr>
      <w:r>
        <w:t>Er dienen afspraken gemaakt te worden over de frequentie, de verplichte en gewenste aanwezigen, het soort werkoverleg tussen opdrachtgever, veiligheidscoördinator en de diverse onderaannemers. Denk hierbij aan de bouwvergadering, overleg K&amp;L, coördinatie of VGM overleg. Deze indeling dient vastgelegd te worden in het V&amp;G plan uitvoeringsfase.</w:t>
      </w:r>
    </w:p>
    <w:p w14:paraId="63407AA5" w14:textId="77777777" w:rsidR="005B42C5" w:rsidRDefault="005B42C5" w:rsidP="005B42C5">
      <w:pPr>
        <w:suppressAutoHyphens/>
        <w:ind w:left="709" w:hanging="1"/>
      </w:pPr>
    </w:p>
    <w:p w14:paraId="3BADEDE0" w14:textId="77777777" w:rsidR="005B42C5" w:rsidRPr="0052087E" w:rsidRDefault="005B42C5" w:rsidP="005B42C5">
      <w:pPr>
        <w:suppressAutoHyphens/>
        <w:ind w:left="709" w:hanging="1"/>
      </w:pPr>
      <w:r w:rsidRPr="0052087E">
        <w:t>In het V&amp;G-plan uitvoeringsfase dienen onderstaande voorwaarden geborgd te zijn:</w:t>
      </w:r>
    </w:p>
    <w:p w14:paraId="1A8B6D5D" w14:textId="77777777" w:rsidR="005B42C5" w:rsidRDefault="005B42C5" w:rsidP="00A059B2">
      <w:pPr>
        <w:numPr>
          <w:ilvl w:val="0"/>
          <w:numId w:val="20"/>
        </w:numPr>
        <w:suppressAutoHyphens/>
        <w:spacing w:line="240" w:lineRule="auto"/>
      </w:pPr>
      <w:r w:rsidRPr="0052087E">
        <w:t>alle medewerkers van (onder)aannemer op de bouwplaats zijn in het bezit van een geldig</w:t>
      </w:r>
      <w:r w:rsidR="00F97D65">
        <w:t>e</w:t>
      </w:r>
      <w:r w:rsidRPr="0052087E">
        <w:t xml:space="preserve"> VCA;</w:t>
      </w:r>
    </w:p>
    <w:p w14:paraId="71EF4B18" w14:textId="77777777" w:rsidR="00F97D65" w:rsidRDefault="001C7AA0" w:rsidP="00A059B2">
      <w:pPr>
        <w:numPr>
          <w:ilvl w:val="0"/>
          <w:numId w:val="20"/>
        </w:numPr>
        <w:suppressAutoHyphens/>
        <w:spacing w:line="240" w:lineRule="auto"/>
      </w:pPr>
      <w:r>
        <w:t xml:space="preserve">alle directievoerders en toezichthouders van de opdrachtgever zijn in bezit van </w:t>
      </w:r>
      <w:r w:rsidR="00F97D65">
        <w:t xml:space="preserve">een geldige </w:t>
      </w:r>
      <w:r>
        <w:t xml:space="preserve">VCA. </w:t>
      </w:r>
    </w:p>
    <w:p w14:paraId="0420CE69" w14:textId="77777777" w:rsidR="001C7AA0" w:rsidRPr="0052087E" w:rsidRDefault="00F97D65" w:rsidP="00A059B2">
      <w:pPr>
        <w:numPr>
          <w:ilvl w:val="0"/>
          <w:numId w:val="20"/>
        </w:numPr>
        <w:suppressAutoHyphens/>
        <w:spacing w:line="240" w:lineRule="auto"/>
      </w:pPr>
      <w:r>
        <w:t>o</w:t>
      </w:r>
      <w:r w:rsidR="001C7AA0">
        <w:t xml:space="preserve">verige medewerkers zijn in bezit van </w:t>
      </w:r>
      <w:r>
        <w:t xml:space="preserve">een geldige </w:t>
      </w:r>
      <w:r w:rsidR="001C7AA0">
        <w:t xml:space="preserve">VCA of dienen onder begeleiding </w:t>
      </w:r>
      <w:r>
        <w:t xml:space="preserve">van een VCA gecertificeerde persoon </w:t>
      </w:r>
      <w:r w:rsidR="001C7AA0">
        <w:t>het werkterrein te betreden</w:t>
      </w:r>
      <w:r>
        <w:t>;</w:t>
      </w:r>
    </w:p>
    <w:p w14:paraId="799B3AD4" w14:textId="77777777" w:rsidR="005B42C5" w:rsidRPr="0052087E" w:rsidRDefault="005B42C5" w:rsidP="00A059B2">
      <w:pPr>
        <w:numPr>
          <w:ilvl w:val="0"/>
          <w:numId w:val="20"/>
        </w:numPr>
        <w:suppressAutoHyphens/>
        <w:spacing w:line="240" w:lineRule="auto"/>
      </w:pPr>
      <w:r w:rsidRPr="0052087E">
        <w:t>arbeidsmiddelen hebben een geldig keurkenmerk;</w:t>
      </w:r>
    </w:p>
    <w:p w14:paraId="532CC90E" w14:textId="77777777" w:rsidR="005B42C5" w:rsidRPr="0052087E" w:rsidRDefault="005B42C5" w:rsidP="00A059B2">
      <w:pPr>
        <w:numPr>
          <w:ilvl w:val="0"/>
          <w:numId w:val="20"/>
        </w:numPr>
        <w:suppressAutoHyphens/>
        <w:spacing w:line="240" w:lineRule="auto"/>
      </w:pPr>
      <w:r w:rsidRPr="0052087E">
        <w:lastRenderedPageBreak/>
        <w:t>persoonlijke beschermingsmiddelen zijn aantoonbaar op orde en afgestemd op de omstandigheden;</w:t>
      </w:r>
    </w:p>
    <w:p w14:paraId="782A099B" w14:textId="77777777" w:rsidR="005B42C5" w:rsidRDefault="00F97D65" w:rsidP="00A059B2">
      <w:pPr>
        <w:numPr>
          <w:ilvl w:val="0"/>
          <w:numId w:val="20"/>
        </w:numPr>
        <w:suppressAutoHyphens/>
        <w:spacing w:line="240" w:lineRule="auto"/>
      </w:pPr>
      <w:r>
        <w:t xml:space="preserve">VG coördinator uitvoeringsfase  ziet </w:t>
      </w:r>
      <w:r w:rsidR="005B42C5" w:rsidRPr="0052087E">
        <w:t>hier op toe.</w:t>
      </w:r>
    </w:p>
    <w:bookmarkEnd w:id="102"/>
    <w:bookmarkEnd w:id="103"/>
    <w:p w14:paraId="7FBF723F" w14:textId="77777777" w:rsidR="005B42C5" w:rsidRDefault="005B42C5" w:rsidP="00A059B2">
      <w:pPr>
        <w:pStyle w:val="Kop1"/>
        <w:keepLines w:val="0"/>
        <w:pageBreakBefore w:val="0"/>
        <w:numPr>
          <w:ilvl w:val="0"/>
          <w:numId w:val="7"/>
        </w:numPr>
        <w:tabs>
          <w:tab w:val="clear" w:pos="454"/>
        </w:tabs>
        <w:spacing w:before="240" w:after="60" w:line="240" w:lineRule="auto"/>
      </w:pPr>
      <w:r>
        <w:br w:type="page"/>
      </w:r>
      <w:bookmarkStart w:id="104" w:name="_Toc1742939"/>
      <w:bookmarkStart w:id="105" w:name="_Toc87864420"/>
      <w:r>
        <w:lastRenderedPageBreak/>
        <w:t>Calamiteiten tijdens de uitvoeringsfase</w:t>
      </w:r>
      <w:bookmarkEnd w:id="104"/>
      <w:bookmarkEnd w:id="105"/>
    </w:p>
    <w:p w14:paraId="6E8ECD4D" w14:textId="77777777" w:rsidR="005B42C5" w:rsidRPr="00B76590" w:rsidRDefault="005B42C5" w:rsidP="005B42C5">
      <w:pPr>
        <w:ind w:left="360"/>
      </w:pPr>
      <w:r>
        <w:t xml:space="preserve">Ondanks dat alles erop gericht is ongevallen te voorkomen, kan er zich toch een ongeval of noodsituatie voordoen. In dit hoofdstuk is kort beschreven welke eisen de opdrachtgever minimaal stelt aan de </w:t>
      </w:r>
      <w:r w:rsidR="002F70BF">
        <w:t>aannemer</w:t>
      </w:r>
      <w:r>
        <w:t xml:space="preserve">. Het is de verantwoordelijkheid van de </w:t>
      </w:r>
      <w:r w:rsidR="002F70BF">
        <w:t>aannemer</w:t>
      </w:r>
      <w:r>
        <w:t xml:space="preserve"> om de BHV organisatie zodanig in te richten dat deze gericht is op handelen bij ongevallen of noodsituaties op dit specifieke project. Hierbij dient de </w:t>
      </w:r>
      <w:r w:rsidR="002F70BF">
        <w:t>aannemer</w:t>
      </w:r>
      <w:r>
        <w:t xml:space="preserve">, indien nodig, de </w:t>
      </w:r>
      <w:proofErr w:type="spellStart"/>
      <w:r>
        <w:t>BHVérs</w:t>
      </w:r>
      <w:proofErr w:type="spellEnd"/>
      <w:r>
        <w:t xml:space="preserve"> extra op te leiden als het project specifieke gevaren met zich mee brengt zoals verontreinigde grond of besloten ruimte. </w:t>
      </w:r>
    </w:p>
    <w:p w14:paraId="7766EAE5" w14:textId="77777777" w:rsidR="005B42C5" w:rsidRDefault="005B42C5" w:rsidP="005B42C5">
      <w:pPr>
        <w:ind w:left="360"/>
      </w:pPr>
      <w:bookmarkStart w:id="106" w:name="_Toc206985716"/>
      <w:bookmarkStart w:id="107" w:name="_Toc208393971"/>
      <w:bookmarkStart w:id="108" w:name="_Toc208396530"/>
      <w:bookmarkStart w:id="109" w:name="_Toc455133650"/>
    </w:p>
    <w:p w14:paraId="424E50FF" w14:textId="77777777" w:rsidR="005B42C5" w:rsidRPr="003715B3" w:rsidRDefault="005B42C5" w:rsidP="005B42C5">
      <w:pPr>
        <w:ind w:left="360"/>
        <w:rPr>
          <w:b/>
        </w:rPr>
      </w:pPr>
      <w:r w:rsidRPr="003715B3">
        <w:rPr>
          <w:b/>
        </w:rPr>
        <w:t>Alarmkaart</w:t>
      </w:r>
      <w:bookmarkEnd w:id="106"/>
      <w:bookmarkEnd w:id="107"/>
      <w:bookmarkEnd w:id="108"/>
      <w:bookmarkEnd w:id="109"/>
    </w:p>
    <w:p w14:paraId="51861F93" w14:textId="77777777" w:rsidR="005B42C5" w:rsidRDefault="005B42C5" w:rsidP="005B42C5">
      <w:pPr>
        <w:ind w:left="360"/>
      </w:pPr>
      <w:r>
        <w:t xml:space="preserve">Ter voorbereiding op noodsituaties moet de </w:t>
      </w:r>
      <w:r w:rsidR="002F70BF">
        <w:t>aannemer</w:t>
      </w:r>
      <w:r>
        <w:t xml:space="preserve"> een alarmkaart opstellen. Hierop staan de belangrijke telefoonnummers, de namen van de bedrijfshulpverleners en een verkorte procedure wat te doen bij ongevallen. Bij de belangrijke telefoonnummers dienen minimaal de directievoerder en toezichthouder van de opdrachtgever opgenomen te worden.</w:t>
      </w:r>
    </w:p>
    <w:p w14:paraId="21763B8C" w14:textId="77777777" w:rsidR="005B42C5" w:rsidRDefault="005B42C5" w:rsidP="005B42C5">
      <w:pPr>
        <w:ind w:left="360"/>
      </w:pPr>
      <w:bookmarkStart w:id="110" w:name="_Toc206985717"/>
      <w:bookmarkStart w:id="111" w:name="_Toc208393972"/>
      <w:bookmarkStart w:id="112" w:name="_Toc208396531"/>
      <w:bookmarkStart w:id="113" w:name="_Toc455133651"/>
    </w:p>
    <w:p w14:paraId="4FD727F9" w14:textId="77777777" w:rsidR="005B42C5" w:rsidRPr="003715B3" w:rsidRDefault="005B42C5" w:rsidP="005B42C5">
      <w:pPr>
        <w:ind w:left="360"/>
        <w:rPr>
          <w:b/>
        </w:rPr>
      </w:pPr>
      <w:r w:rsidRPr="003715B3">
        <w:rPr>
          <w:b/>
        </w:rPr>
        <w:t>Bedrijfshulpverlener</w:t>
      </w:r>
      <w:bookmarkEnd w:id="110"/>
      <w:bookmarkEnd w:id="111"/>
      <w:bookmarkEnd w:id="112"/>
      <w:bookmarkEnd w:id="113"/>
    </w:p>
    <w:p w14:paraId="0C256B8E" w14:textId="77777777" w:rsidR="005B42C5" w:rsidRDefault="005B42C5" w:rsidP="005B42C5">
      <w:pPr>
        <w:ind w:left="360"/>
      </w:pPr>
      <w:r>
        <w:t>Om in noodsituaties adequaat te kunnen reageren, is tijdens de werkzaamheden op de locatie(s) altijd minimaal één gediplomeerde bedrijfshulpverlener aanwezig. Zijn naam en telefoonnummer zijn aangegeven op de alarmkaart en zijn belangrijkste taken zijn:</w:t>
      </w:r>
    </w:p>
    <w:p w14:paraId="129BCFE0" w14:textId="77777777" w:rsidR="005B42C5" w:rsidRPr="001C1925" w:rsidRDefault="005B42C5" w:rsidP="00A059B2">
      <w:pPr>
        <w:numPr>
          <w:ilvl w:val="0"/>
          <w:numId w:val="19"/>
        </w:numPr>
        <w:spacing w:line="240" w:lineRule="auto"/>
      </w:pPr>
      <w:r w:rsidRPr="001C1925">
        <w:t>Met kennis van zaken handelend optreden bij ongevallen, vergiftigingen en bedwelmingen (kan eenvoudige reanimatieapparatuur bedienen).</w:t>
      </w:r>
    </w:p>
    <w:p w14:paraId="7E827B12" w14:textId="77777777" w:rsidR="005B42C5" w:rsidRPr="001C1925" w:rsidRDefault="005B42C5" w:rsidP="00A059B2">
      <w:pPr>
        <w:numPr>
          <w:ilvl w:val="0"/>
          <w:numId w:val="19"/>
        </w:numPr>
        <w:spacing w:line="240" w:lineRule="auto"/>
      </w:pPr>
      <w:r w:rsidRPr="001C1925">
        <w:t>Blussen beginnende branden.</w:t>
      </w:r>
    </w:p>
    <w:p w14:paraId="6EB8524E" w14:textId="77777777" w:rsidR="005B42C5" w:rsidRPr="001C1925" w:rsidRDefault="005B42C5" w:rsidP="00A059B2">
      <w:pPr>
        <w:numPr>
          <w:ilvl w:val="0"/>
          <w:numId w:val="19"/>
        </w:numPr>
        <w:spacing w:line="240" w:lineRule="auto"/>
      </w:pPr>
      <w:r w:rsidRPr="001C1925">
        <w:t>Adviseert inzake arts- of ziekenhuisbezoek.</w:t>
      </w:r>
    </w:p>
    <w:p w14:paraId="303A626A" w14:textId="77777777" w:rsidR="005B42C5" w:rsidRPr="001C1925" w:rsidRDefault="005B42C5" w:rsidP="00A059B2">
      <w:pPr>
        <w:numPr>
          <w:ilvl w:val="0"/>
          <w:numId w:val="19"/>
        </w:numPr>
        <w:spacing w:line="240" w:lineRule="auto"/>
      </w:pPr>
      <w:r w:rsidRPr="001C1925">
        <w:t>Houdt EHBO-middelen op peil.</w:t>
      </w:r>
    </w:p>
    <w:p w14:paraId="4ADE3B86" w14:textId="77777777" w:rsidR="005B42C5" w:rsidRDefault="005B42C5" w:rsidP="005B42C5">
      <w:pPr>
        <w:ind w:left="360"/>
      </w:pPr>
    </w:p>
    <w:p w14:paraId="4A9E544D" w14:textId="77777777" w:rsidR="005B42C5" w:rsidRDefault="005B42C5" w:rsidP="005B42C5">
      <w:pPr>
        <w:ind w:left="360"/>
      </w:pPr>
      <w:r>
        <w:t>Indien noodsituaties zich voordoen, moet dan ook de bedrijfshulpverlener als eerste op de hoogte worden gesteld.</w:t>
      </w:r>
    </w:p>
    <w:p w14:paraId="3714F8E5" w14:textId="77777777" w:rsidR="005B42C5" w:rsidRDefault="005B42C5" w:rsidP="005B42C5">
      <w:pPr>
        <w:ind w:left="360"/>
      </w:pPr>
      <w:bookmarkStart w:id="114" w:name="_Toc206985718"/>
      <w:bookmarkStart w:id="115" w:name="_Toc208393973"/>
      <w:bookmarkStart w:id="116" w:name="_Toc208396532"/>
      <w:bookmarkStart w:id="117" w:name="_Toc455133652"/>
    </w:p>
    <w:p w14:paraId="3A9D4AC0" w14:textId="77777777" w:rsidR="005B42C5" w:rsidRPr="003715B3" w:rsidRDefault="005B42C5" w:rsidP="005B42C5">
      <w:pPr>
        <w:ind w:left="360"/>
        <w:rPr>
          <w:b/>
        </w:rPr>
      </w:pPr>
      <w:r w:rsidRPr="003715B3">
        <w:rPr>
          <w:b/>
        </w:rPr>
        <w:t>Melden van ongevallen</w:t>
      </w:r>
      <w:bookmarkEnd w:id="114"/>
      <w:bookmarkEnd w:id="115"/>
      <w:bookmarkEnd w:id="116"/>
      <w:bookmarkEnd w:id="117"/>
    </w:p>
    <w:p w14:paraId="3F496E42" w14:textId="77777777" w:rsidR="005B42C5" w:rsidRDefault="005B42C5" w:rsidP="005B42C5">
      <w:pPr>
        <w:ind w:left="360"/>
      </w:pPr>
      <w:r>
        <w:t>Om ongevallen goed af te kunnen handelen en te voorkomen dat vergelijkbare ongevallen of noodsituaties nog een keer plaatsvinden, moeten o</w:t>
      </w:r>
      <w:r w:rsidRPr="00365555">
        <w:t>p dit project alle ongevallen schriftelijk worden gerapporteerd aan de V&amp;G</w:t>
      </w:r>
      <w:r>
        <w:t xml:space="preserve">-coördinator uitvoeringsfase. </w:t>
      </w:r>
      <w:r w:rsidRPr="00365555">
        <w:t>V&amp;G</w:t>
      </w:r>
      <w:r>
        <w:t>-coördinator uitvoeringsfase meldt het ongeval zo spoedig mogelijk bij directie en toezicht.</w:t>
      </w:r>
    </w:p>
    <w:p w14:paraId="7F17B0E4" w14:textId="77777777" w:rsidR="005B42C5" w:rsidRPr="00365555" w:rsidRDefault="005B42C5" w:rsidP="005B42C5">
      <w:pPr>
        <w:ind w:left="360"/>
      </w:pPr>
    </w:p>
    <w:p w14:paraId="4AEA0FA4" w14:textId="77777777" w:rsidR="005B42C5" w:rsidRPr="0093707A" w:rsidRDefault="005B42C5" w:rsidP="005B42C5">
      <w:pPr>
        <w:ind w:left="360"/>
        <w:rPr>
          <w:rFonts w:cs="Arial"/>
        </w:rPr>
      </w:pPr>
      <w:r>
        <w:t>Ongevallen met dodelijke afloop, ziekenhuisopname of vermoedelijk blijvend letsel moeten zo snel mogelijk gemeld worden aan de Inspectie SZW (voor telefoonnummer zie alarmkaart). De verantwoordelijkheid hiervoor ligt bij de werkgever (iedere (onder)aannemer) van het slachtoffer van het ongeval.</w:t>
      </w:r>
    </w:p>
    <w:p w14:paraId="1066E750" w14:textId="77777777" w:rsidR="005B42C5" w:rsidRDefault="005B42C5" w:rsidP="005B42C5">
      <w:pPr>
        <w:ind w:left="360"/>
      </w:pPr>
    </w:p>
    <w:p w14:paraId="56C4AEA5" w14:textId="77777777" w:rsidR="005B42C5" w:rsidRPr="003715B3" w:rsidRDefault="005B42C5" w:rsidP="005B42C5">
      <w:pPr>
        <w:ind w:left="360"/>
        <w:rPr>
          <w:b/>
        </w:rPr>
      </w:pPr>
      <w:r w:rsidRPr="003715B3">
        <w:rPr>
          <w:b/>
        </w:rPr>
        <w:t>Communicatie/Pers</w:t>
      </w:r>
    </w:p>
    <w:p w14:paraId="526CCDD3" w14:textId="77777777" w:rsidR="005B42C5" w:rsidRDefault="005B42C5" w:rsidP="005B42C5">
      <w:pPr>
        <w:ind w:left="360"/>
      </w:pPr>
      <w:r>
        <w:t>Bij noodsituaties of ongevallen kan het voorkomen dat media zich meldt op de plaats van het ongeval/ noodsituatie of toenadering zoekt via andere communicatiewegen voor informatie. Voordat er informatie gegeven wordt aan (</w:t>
      </w:r>
      <w:proofErr w:type="spellStart"/>
      <w:r>
        <w:t>social</w:t>
      </w:r>
      <w:proofErr w:type="spellEnd"/>
      <w:r>
        <w:t xml:space="preserve">) media dient deze informatie afgestemd te </w:t>
      </w:r>
      <w:r>
        <w:lastRenderedPageBreak/>
        <w:t xml:space="preserve">worden met de projectleider van het project. Het is aan de opdrachtgever om een persboodschap samen te stellen (in overleg met de </w:t>
      </w:r>
      <w:r w:rsidR="002F70BF">
        <w:t>aannemer</w:t>
      </w:r>
      <w:r>
        <w:t xml:space="preserve">) en deze naar buiten te brengen. De </w:t>
      </w:r>
      <w:r w:rsidR="002F70BF">
        <w:t>aannemer</w:t>
      </w:r>
      <w:r>
        <w:t xml:space="preserve"> dient nimmer, zonder overleg met de opdrachtgever, de pers te woord te staan.</w:t>
      </w:r>
    </w:p>
    <w:p w14:paraId="33210858" w14:textId="77777777" w:rsidR="005B42C5" w:rsidRDefault="005B42C5" w:rsidP="005B42C5">
      <w:pPr>
        <w:ind w:left="360"/>
      </w:pPr>
    </w:p>
    <w:p w14:paraId="1549F901" w14:textId="77777777" w:rsidR="00A37A8B" w:rsidRDefault="00A37A8B" w:rsidP="005B42C5">
      <w:pPr>
        <w:pStyle w:val="Kop1"/>
        <w:numPr>
          <w:ilvl w:val="0"/>
          <w:numId w:val="0"/>
        </w:numPr>
      </w:pPr>
      <w:bookmarkStart w:id="118" w:name="_Toc410663172"/>
      <w:bookmarkStart w:id="119" w:name="_Toc87864421"/>
      <w:bookmarkStart w:id="120" w:name="_Toc409093079"/>
      <w:r>
        <w:lastRenderedPageBreak/>
        <w:t>Bijlage(n)</w:t>
      </w:r>
      <w:bookmarkEnd w:id="118"/>
      <w:bookmarkEnd w:id="119"/>
    </w:p>
    <w:p w14:paraId="51E25774" w14:textId="77777777" w:rsidR="000C58E5" w:rsidRDefault="000C58E5" w:rsidP="000C58E5">
      <w:pPr>
        <w:sectPr w:rsidR="000C58E5" w:rsidSect="00A059B2">
          <w:headerReference w:type="default" r:id="rId22"/>
          <w:headerReference w:type="first" r:id="rId23"/>
          <w:type w:val="oddPage"/>
          <w:pgSz w:w="11906" w:h="16838" w:code="9"/>
          <w:pgMar w:top="2665" w:right="1644" w:bottom="1531" w:left="1758" w:header="0" w:footer="564" w:gutter="0"/>
          <w:paperSrc w:first="15" w:other="15"/>
          <w:pgNumType w:start="1"/>
          <w:cols w:space="708"/>
          <w:titlePg/>
          <w:docGrid w:linePitch="360"/>
        </w:sectPr>
      </w:pPr>
    </w:p>
    <w:p w14:paraId="7341F0E7" w14:textId="77777777" w:rsidR="0090525D" w:rsidRDefault="003357EE" w:rsidP="00D550C4">
      <w:pPr>
        <w:pStyle w:val="Bijlageondertitel"/>
      </w:pPr>
      <w:bookmarkStart w:id="121" w:name="_Toc6324177"/>
      <w:bookmarkEnd w:id="120"/>
      <w:r>
        <w:rPr>
          <w:noProof/>
          <w:lang w:eastAsia="nl-NL"/>
        </w:rPr>
        <w:lastRenderedPageBreak/>
        <w:drawing>
          <wp:anchor distT="0" distB="0" distL="114300" distR="114300" simplePos="0" relativeHeight="251658240" behindDoc="1" locked="0" layoutInCell="1" allowOverlap="1" wp14:anchorId="4F974BF2" wp14:editId="7A49528F">
            <wp:simplePos x="0" y="0"/>
            <wp:positionH relativeFrom="column">
              <wp:posOffset>-687705</wp:posOffset>
            </wp:positionH>
            <wp:positionV relativeFrom="paragraph">
              <wp:posOffset>406400</wp:posOffset>
            </wp:positionV>
            <wp:extent cx="6174000" cy="7952400"/>
            <wp:effectExtent l="0" t="0" r="0" b="0"/>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74000" cy="795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BC2B04">
        <w:t>Veiligheid beleidsverklaring</w:t>
      </w:r>
      <w:bookmarkEnd w:id="121"/>
    </w:p>
    <w:p w14:paraId="43C3C01C" w14:textId="77777777" w:rsidR="00E77CB4" w:rsidRPr="00E77CB4" w:rsidRDefault="00E77CB4" w:rsidP="00E77CB4"/>
    <w:p w14:paraId="47ADC51E" w14:textId="77777777" w:rsidR="007D6EDD" w:rsidRDefault="007D6EDD" w:rsidP="00417AEE">
      <w:pPr>
        <w:pStyle w:val="Paragraaftitelkop2bijlage"/>
      </w:pPr>
    </w:p>
    <w:p w14:paraId="706FECA8" w14:textId="77777777" w:rsidR="0077558E" w:rsidRDefault="0077558E" w:rsidP="0077558E"/>
    <w:p w14:paraId="10D6E44B" w14:textId="77777777" w:rsidR="00D965F1" w:rsidRDefault="00BC2B04" w:rsidP="00D550C4">
      <w:pPr>
        <w:pStyle w:val="Bijlageondertitel"/>
      </w:pPr>
      <w:bookmarkStart w:id="122" w:name="_Toc6324178"/>
      <w:r>
        <w:lastRenderedPageBreak/>
        <w:t>Project RI&amp;E</w:t>
      </w:r>
      <w:bookmarkEnd w:id="122"/>
    </w:p>
    <w:p w14:paraId="7A628C11" w14:textId="77777777" w:rsidR="00BC2B04" w:rsidRDefault="00BC2B04" w:rsidP="00FC6130">
      <w:pPr>
        <w:sectPr w:rsidR="00BC2B04" w:rsidSect="00A37A8B">
          <w:headerReference w:type="default" r:id="rId25"/>
          <w:type w:val="oddPage"/>
          <w:pgSz w:w="11906" w:h="16838" w:code="9"/>
          <w:pgMar w:top="2665" w:right="1644" w:bottom="1531" w:left="1758" w:header="0" w:footer="564" w:gutter="0"/>
          <w:paperSrc w:first="15" w:other="15"/>
          <w:cols w:space="708"/>
          <w:docGrid w:linePitch="360"/>
        </w:sectPr>
      </w:pPr>
    </w:p>
    <w:p w14:paraId="31A46648" w14:textId="77777777" w:rsidR="00BC2B04" w:rsidRDefault="00BC2B04" w:rsidP="007830A1">
      <w:pPr>
        <w:pStyle w:val="Paragraaftitelkop2bijlage"/>
      </w:pPr>
      <w:r>
        <w:lastRenderedPageBreak/>
        <w:t>Omgevingsrisico’s</w:t>
      </w:r>
    </w:p>
    <w:p w14:paraId="0AF4A69C" w14:textId="77777777" w:rsidR="00BC2B04" w:rsidRDefault="00BC2B04" w:rsidP="00BC2B04"/>
    <w:tbl>
      <w:tblPr>
        <w:tblW w:w="12749" w:type="dxa"/>
        <w:tblInd w:w="-35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00"/>
        <w:gridCol w:w="2180"/>
        <w:gridCol w:w="2180"/>
        <w:gridCol w:w="2600"/>
        <w:gridCol w:w="4269"/>
        <w:gridCol w:w="1120"/>
      </w:tblGrid>
      <w:tr w:rsidR="00BC2B04" w:rsidRPr="00ED7664" w14:paraId="16EE7C79" w14:textId="77777777" w:rsidTr="001D2AA6">
        <w:trPr>
          <w:trHeight w:val="900"/>
        </w:trPr>
        <w:tc>
          <w:tcPr>
            <w:tcW w:w="400" w:type="dxa"/>
            <w:shd w:val="clear" w:color="auto" w:fill="auto"/>
            <w:hideMark/>
          </w:tcPr>
          <w:p w14:paraId="66A868F7" w14:textId="77777777" w:rsidR="00BC2B04" w:rsidRPr="00ED7664" w:rsidRDefault="00BC2B04" w:rsidP="005818E8">
            <w:pPr>
              <w:rPr>
                <w:rFonts w:cs="Arial"/>
                <w:b/>
                <w:bCs/>
                <w:sz w:val="16"/>
                <w:szCs w:val="16"/>
              </w:rPr>
            </w:pPr>
            <w:proofErr w:type="spellStart"/>
            <w:r w:rsidRPr="00ED7664">
              <w:rPr>
                <w:rFonts w:cs="Arial"/>
                <w:b/>
                <w:bCs/>
                <w:sz w:val="16"/>
                <w:szCs w:val="16"/>
              </w:rPr>
              <w:t>Nr</w:t>
            </w:r>
            <w:proofErr w:type="spellEnd"/>
          </w:p>
        </w:tc>
        <w:tc>
          <w:tcPr>
            <w:tcW w:w="2180" w:type="dxa"/>
            <w:shd w:val="clear" w:color="auto" w:fill="auto"/>
            <w:hideMark/>
          </w:tcPr>
          <w:p w14:paraId="65CFB1B5" w14:textId="77777777" w:rsidR="00BC2B04" w:rsidRPr="00ED7664" w:rsidRDefault="00BC2B04" w:rsidP="005818E8">
            <w:pPr>
              <w:rPr>
                <w:rFonts w:cs="Arial"/>
                <w:b/>
                <w:bCs/>
                <w:sz w:val="16"/>
                <w:szCs w:val="16"/>
              </w:rPr>
            </w:pPr>
            <w:r w:rsidRPr="00ED7664">
              <w:rPr>
                <w:rFonts w:cs="Arial"/>
                <w:b/>
                <w:bCs/>
                <w:sz w:val="16"/>
                <w:szCs w:val="16"/>
              </w:rPr>
              <w:t>Onderwerp</w:t>
            </w:r>
          </w:p>
        </w:tc>
        <w:tc>
          <w:tcPr>
            <w:tcW w:w="2180" w:type="dxa"/>
            <w:shd w:val="clear" w:color="auto" w:fill="auto"/>
            <w:hideMark/>
          </w:tcPr>
          <w:p w14:paraId="6BE14EC2" w14:textId="77777777" w:rsidR="00BC2B04" w:rsidRPr="00ED7664" w:rsidRDefault="00BC2B04" w:rsidP="005818E8">
            <w:pPr>
              <w:rPr>
                <w:rFonts w:cs="Arial"/>
                <w:b/>
                <w:bCs/>
                <w:sz w:val="16"/>
                <w:szCs w:val="16"/>
              </w:rPr>
            </w:pPr>
            <w:r w:rsidRPr="00ED7664">
              <w:rPr>
                <w:rFonts w:cs="Arial"/>
                <w:b/>
                <w:bCs/>
                <w:sz w:val="16"/>
                <w:szCs w:val="16"/>
              </w:rPr>
              <w:t>Arbo-risico</w:t>
            </w:r>
          </w:p>
        </w:tc>
        <w:tc>
          <w:tcPr>
            <w:tcW w:w="2600" w:type="dxa"/>
            <w:shd w:val="clear" w:color="auto" w:fill="auto"/>
            <w:hideMark/>
          </w:tcPr>
          <w:p w14:paraId="3D9758CB" w14:textId="77777777" w:rsidR="00BC2B04" w:rsidRPr="00ED7664" w:rsidRDefault="00BC2B04" w:rsidP="005818E8">
            <w:pPr>
              <w:rPr>
                <w:rFonts w:cs="Arial"/>
                <w:b/>
                <w:bCs/>
                <w:sz w:val="16"/>
                <w:szCs w:val="16"/>
              </w:rPr>
            </w:pPr>
            <w:r w:rsidRPr="00ED7664">
              <w:rPr>
                <w:rFonts w:cs="Arial"/>
                <w:b/>
                <w:bCs/>
                <w:sz w:val="16"/>
                <w:szCs w:val="16"/>
              </w:rPr>
              <w:t>Risico-oorzaak</w:t>
            </w:r>
          </w:p>
        </w:tc>
        <w:tc>
          <w:tcPr>
            <w:tcW w:w="4269" w:type="dxa"/>
            <w:shd w:val="clear" w:color="auto" w:fill="auto"/>
            <w:hideMark/>
          </w:tcPr>
          <w:p w14:paraId="7236485F" w14:textId="77777777" w:rsidR="00BC2B04" w:rsidRDefault="00BC2B04" w:rsidP="005818E8">
            <w:pPr>
              <w:rPr>
                <w:rFonts w:cs="Arial"/>
                <w:b/>
                <w:bCs/>
                <w:sz w:val="16"/>
                <w:szCs w:val="16"/>
              </w:rPr>
            </w:pPr>
            <w:r w:rsidRPr="00ED7664">
              <w:rPr>
                <w:rFonts w:cs="Arial"/>
                <w:b/>
                <w:bCs/>
                <w:sz w:val="16"/>
                <w:szCs w:val="16"/>
              </w:rPr>
              <w:t>Dwingende maatregel</w:t>
            </w:r>
          </w:p>
          <w:p w14:paraId="2783628B" w14:textId="77777777" w:rsidR="00BC2B04" w:rsidRPr="00ED7664" w:rsidRDefault="00BC2B04" w:rsidP="005818E8">
            <w:pPr>
              <w:rPr>
                <w:rFonts w:cs="Arial"/>
                <w:b/>
                <w:bCs/>
                <w:sz w:val="16"/>
                <w:szCs w:val="16"/>
              </w:rPr>
            </w:pPr>
          </w:p>
        </w:tc>
        <w:tc>
          <w:tcPr>
            <w:tcW w:w="1120" w:type="dxa"/>
            <w:shd w:val="clear" w:color="auto" w:fill="auto"/>
            <w:hideMark/>
          </w:tcPr>
          <w:p w14:paraId="7668360D" w14:textId="77777777" w:rsidR="00BC2B04" w:rsidRPr="00ED7664" w:rsidRDefault="00BC2B04" w:rsidP="005818E8">
            <w:pPr>
              <w:jc w:val="center"/>
              <w:rPr>
                <w:rFonts w:cs="Arial"/>
                <w:sz w:val="16"/>
                <w:szCs w:val="16"/>
              </w:rPr>
            </w:pPr>
            <w:r w:rsidRPr="00ED7664">
              <w:rPr>
                <w:rFonts w:cs="Arial"/>
                <w:sz w:val="16"/>
                <w:szCs w:val="16"/>
              </w:rPr>
              <w:t>Is risico  aanwezig in ontwerp?</w:t>
            </w:r>
          </w:p>
        </w:tc>
      </w:tr>
      <w:tr w:rsidR="00BC2B04" w:rsidRPr="00ED7664" w14:paraId="302D4C26" w14:textId="77777777" w:rsidTr="001D2AA6">
        <w:trPr>
          <w:trHeight w:val="255"/>
        </w:trPr>
        <w:tc>
          <w:tcPr>
            <w:tcW w:w="400" w:type="dxa"/>
            <w:shd w:val="clear" w:color="auto" w:fill="auto"/>
            <w:hideMark/>
          </w:tcPr>
          <w:p w14:paraId="5629E939" w14:textId="77777777" w:rsidR="00BC2B04" w:rsidRPr="00ED7664" w:rsidRDefault="00BC2B04" w:rsidP="005818E8">
            <w:pPr>
              <w:rPr>
                <w:rFonts w:cs="Arial"/>
                <w:b/>
                <w:bCs/>
                <w:color w:val="FF99CC"/>
                <w:sz w:val="16"/>
                <w:szCs w:val="16"/>
              </w:rPr>
            </w:pPr>
            <w:r w:rsidRPr="00ED7664">
              <w:rPr>
                <w:rFonts w:cs="Arial"/>
                <w:b/>
                <w:bCs/>
                <w:color w:val="FF99CC"/>
                <w:sz w:val="16"/>
                <w:szCs w:val="16"/>
              </w:rPr>
              <w:t>0</w:t>
            </w:r>
          </w:p>
        </w:tc>
        <w:tc>
          <w:tcPr>
            <w:tcW w:w="2180" w:type="dxa"/>
            <w:shd w:val="clear" w:color="auto" w:fill="auto"/>
            <w:hideMark/>
          </w:tcPr>
          <w:p w14:paraId="20E5238C" w14:textId="77777777" w:rsidR="00BC2B04" w:rsidRPr="00ED7664" w:rsidRDefault="00BC2B04" w:rsidP="005818E8">
            <w:pPr>
              <w:rPr>
                <w:rFonts w:cs="Arial"/>
                <w:b/>
                <w:bCs/>
                <w:color w:val="FF99CC"/>
                <w:sz w:val="16"/>
                <w:szCs w:val="16"/>
              </w:rPr>
            </w:pPr>
            <w:r w:rsidRPr="00ED7664">
              <w:rPr>
                <w:rFonts w:cs="Arial"/>
                <w:b/>
                <w:bCs/>
                <w:color w:val="FF99CC"/>
                <w:sz w:val="16"/>
                <w:szCs w:val="16"/>
              </w:rPr>
              <w:t>0</w:t>
            </w:r>
          </w:p>
        </w:tc>
        <w:tc>
          <w:tcPr>
            <w:tcW w:w="2180" w:type="dxa"/>
            <w:shd w:val="clear" w:color="auto" w:fill="auto"/>
            <w:hideMark/>
          </w:tcPr>
          <w:p w14:paraId="119184A9" w14:textId="77777777" w:rsidR="00BC2B04" w:rsidRPr="00ED7664" w:rsidRDefault="00BC2B04" w:rsidP="005818E8">
            <w:pPr>
              <w:rPr>
                <w:rFonts w:cs="Arial"/>
                <w:b/>
                <w:bCs/>
                <w:color w:val="FF99CC"/>
                <w:sz w:val="16"/>
                <w:szCs w:val="16"/>
              </w:rPr>
            </w:pPr>
            <w:r w:rsidRPr="00ED7664">
              <w:rPr>
                <w:rFonts w:cs="Arial"/>
                <w:b/>
                <w:bCs/>
                <w:color w:val="FF99CC"/>
                <w:sz w:val="16"/>
                <w:szCs w:val="16"/>
              </w:rPr>
              <w:t>0</w:t>
            </w:r>
          </w:p>
        </w:tc>
        <w:tc>
          <w:tcPr>
            <w:tcW w:w="2600" w:type="dxa"/>
            <w:shd w:val="clear" w:color="auto" w:fill="auto"/>
            <w:hideMark/>
          </w:tcPr>
          <w:p w14:paraId="169AEFDC" w14:textId="77777777" w:rsidR="00BC2B04" w:rsidRPr="00ED7664" w:rsidRDefault="00BC2B04" w:rsidP="005818E8">
            <w:pPr>
              <w:rPr>
                <w:rFonts w:cs="Arial"/>
                <w:b/>
                <w:bCs/>
                <w:color w:val="FF99CC"/>
                <w:sz w:val="16"/>
                <w:szCs w:val="16"/>
              </w:rPr>
            </w:pPr>
            <w:r w:rsidRPr="00ED7664">
              <w:rPr>
                <w:rFonts w:cs="Arial"/>
                <w:b/>
                <w:bCs/>
                <w:color w:val="FF99CC"/>
                <w:sz w:val="16"/>
                <w:szCs w:val="16"/>
              </w:rPr>
              <w:t>0</w:t>
            </w:r>
          </w:p>
        </w:tc>
        <w:tc>
          <w:tcPr>
            <w:tcW w:w="4269" w:type="dxa"/>
            <w:shd w:val="clear" w:color="auto" w:fill="auto"/>
            <w:hideMark/>
          </w:tcPr>
          <w:p w14:paraId="50F081B2" w14:textId="77777777" w:rsidR="00BC2B04" w:rsidRPr="00ED7664" w:rsidRDefault="00BC2B04" w:rsidP="005818E8">
            <w:pPr>
              <w:rPr>
                <w:rFonts w:cs="Arial"/>
                <w:b/>
                <w:bCs/>
                <w:color w:val="FF99CC"/>
                <w:sz w:val="16"/>
                <w:szCs w:val="16"/>
              </w:rPr>
            </w:pPr>
            <w:r w:rsidRPr="00ED7664">
              <w:rPr>
                <w:rFonts w:cs="Arial"/>
                <w:b/>
                <w:bCs/>
                <w:color w:val="FF99CC"/>
                <w:sz w:val="16"/>
                <w:szCs w:val="16"/>
              </w:rPr>
              <w:t>0</w:t>
            </w:r>
          </w:p>
        </w:tc>
        <w:tc>
          <w:tcPr>
            <w:tcW w:w="1120" w:type="dxa"/>
            <w:shd w:val="clear" w:color="auto" w:fill="auto"/>
            <w:hideMark/>
          </w:tcPr>
          <w:p w14:paraId="35AC5B0A" w14:textId="77777777" w:rsidR="00BC2B04" w:rsidRPr="00ED7664" w:rsidRDefault="00BC2B04" w:rsidP="005818E8">
            <w:pPr>
              <w:jc w:val="center"/>
              <w:rPr>
                <w:rFonts w:cs="Arial"/>
                <w:b/>
                <w:bCs/>
                <w:sz w:val="16"/>
                <w:szCs w:val="16"/>
              </w:rPr>
            </w:pPr>
            <w:r w:rsidRPr="00ED7664">
              <w:rPr>
                <w:rFonts w:cs="Arial"/>
                <w:b/>
                <w:bCs/>
                <w:sz w:val="16"/>
                <w:szCs w:val="16"/>
              </w:rPr>
              <w:t xml:space="preserve"> J / N </w:t>
            </w:r>
          </w:p>
        </w:tc>
      </w:tr>
      <w:tr w:rsidR="00BC2B04" w:rsidRPr="00ED7664" w14:paraId="1941C167" w14:textId="77777777" w:rsidTr="001D2AA6">
        <w:trPr>
          <w:trHeight w:val="1125"/>
        </w:trPr>
        <w:tc>
          <w:tcPr>
            <w:tcW w:w="400" w:type="dxa"/>
            <w:shd w:val="clear" w:color="auto" w:fill="auto"/>
            <w:hideMark/>
          </w:tcPr>
          <w:p w14:paraId="54CF2C83" w14:textId="77777777" w:rsidR="00BC2B04" w:rsidRPr="00ED7664" w:rsidRDefault="00BC2B04" w:rsidP="005818E8">
            <w:pPr>
              <w:rPr>
                <w:rFonts w:cs="Arial"/>
                <w:sz w:val="16"/>
                <w:szCs w:val="16"/>
              </w:rPr>
            </w:pPr>
            <w:r w:rsidRPr="00ED7664">
              <w:rPr>
                <w:rFonts w:cs="Arial"/>
                <w:sz w:val="16"/>
                <w:szCs w:val="16"/>
              </w:rPr>
              <w:t>1</w:t>
            </w:r>
          </w:p>
        </w:tc>
        <w:tc>
          <w:tcPr>
            <w:tcW w:w="2180" w:type="dxa"/>
            <w:shd w:val="clear" w:color="auto" w:fill="auto"/>
            <w:hideMark/>
          </w:tcPr>
          <w:p w14:paraId="2AEB8E35" w14:textId="77777777" w:rsidR="00BC2B04" w:rsidRPr="00ED7664" w:rsidRDefault="00BC2B04" w:rsidP="005818E8">
            <w:pPr>
              <w:rPr>
                <w:rFonts w:cs="Arial"/>
                <w:sz w:val="16"/>
                <w:szCs w:val="16"/>
              </w:rPr>
            </w:pPr>
            <w:r w:rsidRPr="00ED7664">
              <w:rPr>
                <w:rFonts w:cs="Arial"/>
                <w:sz w:val="16"/>
                <w:szCs w:val="16"/>
              </w:rPr>
              <w:t>Werken op/in een (Waternet)installatie</w:t>
            </w:r>
          </w:p>
        </w:tc>
        <w:tc>
          <w:tcPr>
            <w:tcW w:w="2180" w:type="dxa"/>
            <w:shd w:val="clear" w:color="auto" w:fill="auto"/>
            <w:hideMark/>
          </w:tcPr>
          <w:p w14:paraId="29BB6152" w14:textId="77777777" w:rsidR="00BC2B04" w:rsidRPr="00ED7664" w:rsidRDefault="00BC2B04" w:rsidP="005818E8">
            <w:pPr>
              <w:rPr>
                <w:rFonts w:cs="Arial"/>
                <w:sz w:val="16"/>
                <w:szCs w:val="16"/>
              </w:rPr>
            </w:pPr>
            <w:r>
              <w:rPr>
                <w:rFonts w:cs="Arial"/>
                <w:sz w:val="16"/>
                <w:szCs w:val="16"/>
              </w:rPr>
              <w:t xml:space="preserve"> </w:t>
            </w:r>
            <w:r w:rsidRPr="00ED7664">
              <w:rPr>
                <w:rFonts w:cs="Arial"/>
                <w:sz w:val="16"/>
                <w:szCs w:val="16"/>
              </w:rPr>
              <w:t>besmetting, letsel, explosie</w:t>
            </w:r>
          </w:p>
        </w:tc>
        <w:tc>
          <w:tcPr>
            <w:tcW w:w="2600" w:type="dxa"/>
            <w:shd w:val="clear" w:color="auto" w:fill="auto"/>
            <w:hideMark/>
          </w:tcPr>
          <w:p w14:paraId="14914701" w14:textId="77777777" w:rsidR="00BC2B04" w:rsidRPr="00ED7664" w:rsidRDefault="00BC2B04" w:rsidP="005818E8">
            <w:pPr>
              <w:rPr>
                <w:rFonts w:cs="Arial"/>
                <w:sz w:val="16"/>
                <w:szCs w:val="16"/>
              </w:rPr>
            </w:pPr>
            <w:r w:rsidRPr="00ED7664">
              <w:rPr>
                <w:rFonts w:cs="Arial"/>
                <w:sz w:val="16"/>
                <w:szCs w:val="16"/>
              </w:rPr>
              <w:t>onbekend met de omstandigheden, geen afstemming, installaties zijn</w:t>
            </w:r>
            <w:r>
              <w:rPr>
                <w:rFonts w:cs="Arial"/>
                <w:sz w:val="16"/>
                <w:szCs w:val="16"/>
              </w:rPr>
              <w:t xml:space="preserve"> niet veilig gesteld, werken zo</w:t>
            </w:r>
            <w:r w:rsidRPr="00ED7664">
              <w:rPr>
                <w:rFonts w:cs="Arial"/>
                <w:sz w:val="16"/>
                <w:szCs w:val="16"/>
              </w:rPr>
              <w:t>nder werkvergunning.</w:t>
            </w:r>
          </w:p>
        </w:tc>
        <w:tc>
          <w:tcPr>
            <w:tcW w:w="4269" w:type="dxa"/>
            <w:shd w:val="clear" w:color="auto" w:fill="auto"/>
            <w:hideMark/>
          </w:tcPr>
          <w:p w14:paraId="245DBE64" w14:textId="77777777" w:rsidR="00BC2B04" w:rsidRPr="00ED7664" w:rsidRDefault="00BC2B04" w:rsidP="005818E8">
            <w:pPr>
              <w:rPr>
                <w:rFonts w:cs="Arial"/>
                <w:sz w:val="16"/>
                <w:szCs w:val="16"/>
              </w:rPr>
            </w:pPr>
            <w:r w:rsidRPr="00ED7664">
              <w:rPr>
                <w:rFonts w:cs="Arial"/>
                <w:sz w:val="16"/>
                <w:szCs w:val="16"/>
              </w:rPr>
              <w:t>Zie nadere informatie op tabblad "Toelichting risico's".</w:t>
            </w:r>
          </w:p>
        </w:tc>
        <w:tc>
          <w:tcPr>
            <w:tcW w:w="1120" w:type="dxa"/>
            <w:shd w:val="clear" w:color="auto" w:fill="auto"/>
            <w:noWrap/>
            <w:vAlign w:val="center"/>
            <w:hideMark/>
          </w:tcPr>
          <w:p w14:paraId="3B5DD1AE" w14:textId="62DF0742" w:rsidR="00BC2B04" w:rsidRPr="00ED7664" w:rsidRDefault="00BC2B04" w:rsidP="005818E8">
            <w:pPr>
              <w:jc w:val="center"/>
              <w:rPr>
                <w:rFonts w:cs="Arial"/>
                <w:b/>
                <w:bCs/>
              </w:rPr>
            </w:pPr>
            <w:r w:rsidRPr="00ED7664">
              <w:rPr>
                <w:rFonts w:cs="Arial"/>
                <w:b/>
                <w:bCs/>
              </w:rPr>
              <w:t> </w:t>
            </w:r>
            <w:r w:rsidR="00E4477A">
              <w:rPr>
                <w:rFonts w:cs="Arial"/>
                <w:b/>
                <w:bCs/>
              </w:rPr>
              <w:t>N</w:t>
            </w:r>
          </w:p>
        </w:tc>
      </w:tr>
      <w:tr w:rsidR="00BC2B04" w:rsidRPr="00ED7664" w14:paraId="4B11210B" w14:textId="77777777" w:rsidTr="001D2AA6">
        <w:trPr>
          <w:trHeight w:val="675"/>
        </w:trPr>
        <w:tc>
          <w:tcPr>
            <w:tcW w:w="400" w:type="dxa"/>
            <w:shd w:val="clear" w:color="auto" w:fill="auto"/>
            <w:hideMark/>
          </w:tcPr>
          <w:p w14:paraId="0AA540F2" w14:textId="77777777" w:rsidR="00BC2B04" w:rsidRPr="00ED7664" w:rsidRDefault="00BC2B04" w:rsidP="005818E8">
            <w:pPr>
              <w:rPr>
                <w:rFonts w:cs="Arial"/>
                <w:sz w:val="16"/>
                <w:szCs w:val="16"/>
              </w:rPr>
            </w:pPr>
            <w:r w:rsidRPr="00ED7664">
              <w:rPr>
                <w:rFonts w:cs="Arial"/>
                <w:sz w:val="16"/>
                <w:szCs w:val="16"/>
              </w:rPr>
              <w:t>2</w:t>
            </w:r>
          </w:p>
        </w:tc>
        <w:tc>
          <w:tcPr>
            <w:tcW w:w="2180" w:type="dxa"/>
            <w:shd w:val="clear" w:color="auto" w:fill="auto"/>
            <w:hideMark/>
          </w:tcPr>
          <w:p w14:paraId="00B9440F" w14:textId="77777777" w:rsidR="00BC2B04" w:rsidRPr="00ED7664" w:rsidRDefault="00BC2B04" w:rsidP="005818E8">
            <w:pPr>
              <w:rPr>
                <w:rFonts w:cs="Arial"/>
                <w:sz w:val="16"/>
                <w:szCs w:val="16"/>
              </w:rPr>
            </w:pPr>
            <w:r w:rsidRPr="00ED7664">
              <w:rPr>
                <w:rFonts w:cs="Arial"/>
                <w:sz w:val="16"/>
                <w:szCs w:val="16"/>
              </w:rPr>
              <w:t>Werken op/in een drinkwaterinstallatie</w:t>
            </w:r>
          </w:p>
        </w:tc>
        <w:tc>
          <w:tcPr>
            <w:tcW w:w="2180" w:type="dxa"/>
            <w:shd w:val="clear" w:color="auto" w:fill="auto"/>
            <w:hideMark/>
          </w:tcPr>
          <w:p w14:paraId="5E749324" w14:textId="77777777" w:rsidR="00BC2B04" w:rsidRPr="00ED7664" w:rsidRDefault="00BC2B04" w:rsidP="005818E8">
            <w:pPr>
              <w:rPr>
                <w:rFonts w:cs="Arial"/>
                <w:sz w:val="16"/>
                <w:szCs w:val="16"/>
              </w:rPr>
            </w:pPr>
            <w:r>
              <w:rPr>
                <w:rFonts w:cs="Arial"/>
                <w:sz w:val="16"/>
                <w:szCs w:val="16"/>
              </w:rPr>
              <w:t xml:space="preserve"> </w:t>
            </w:r>
            <w:r w:rsidRPr="00ED7664">
              <w:rPr>
                <w:rFonts w:cs="Arial"/>
                <w:sz w:val="16"/>
                <w:szCs w:val="16"/>
              </w:rPr>
              <w:t>besmetting</w:t>
            </w:r>
          </w:p>
        </w:tc>
        <w:tc>
          <w:tcPr>
            <w:tcW w:w="2600" w:type="dxa"/>
            <w:shd w:val="clear" w:color="auto" w:fill="auto"/>
            <w:hideMark/>
          </w:tcPr>
          <w:p w14:paraId="393DC5EA" w14:textId="77777777" w:rsidR="00BC2B04" w:rsidRPr="00ED7664" w:rsidRDefault="00BC2B04" w:rsidP="005818E8">
            <w:pPr>
              <w:rPr>
                <w:rFonts w:cs="Arial"/>
                <w:sz w:val="16"/>
                <w:szCs w:val="16"/>
              </w:rPr>
            </w:pPr>
            <w:r w:rsidRPr="00ED7664">
              <w:rPr>
                <w:rFonts w:cs="Arial"/>
                <w:sz w:val="16"/>
                <w:szCs w:val="16"/>
              </w:rPr>
              <w:t>onbekend met de omstandigheden</w:t>
            </w:r>
          </w:p>
        </w:tc>
        <w:tc>
          <w:tcPr>
            <w:tcW w:w="4269" w:type="dxa"/>
            <w:shd w:val="clear" w:color="auto" w:fill="auto"/>
            <w:hideMark/>
          </w:tcPr>
          <w:p w14:paraId="11DE6E4A" w14:textId="77777777" w:rsidR="00BC2B04" w:rsidRPr="00ED7664" w:rsidRDefault="00BC2B04" w:rsidP="005818E8">
            <w:pPr>
              <w:rPr>
                <w:rFonts w:cs="Arial"/>
                <w:sz w:val="16"/>
                <w:szCs w:val="16"/>
              </w:rPr>
            </w:pPr>
            <w:r w:rsidRPr="00ED7664">
              <w:rPr>
                <w:rFonts w:cs="Arial"/>
                <w:sz w:val="16"/>
                <w:szCs w:val="16"/>
              </w:rPr>
              <w:t>Waternet protocol.</w:t>
            </w:r>
            <w:r w:rsidRPr="00ED7664">
              <w:rPr>
                <w:rFonts w:cs="Arial"/>
                <w:sz w:val="16"/>
                <w:szCs w:val="16"/>
              </w:rPr>
              <w:br/>
              <w:t>Zie bladzijde: "Toelichting risico's".</w:t>
            </w:r>
          </w:p>
        </w:tc>
        <w:tc>
          <w:tcPr>
            <w:tcW w:w="1120" w:type="dxa"/>
            <w:shd w:val="clear" w:color="auto" w:fill="auto"/>
            <w:noWrap/>
            <w:vAlign w:val="center"/>
            <w:hideMark/>
          </w:tcPr>
          <w:p w14:paraId="1D39BCEA" w14:textId="1F7B7E32" w:rsidR="00BC2B04" w:rsidRPr="00ED7664" w:rsidRDefault="00BC2B04" w:rsidP="005818E8">
            <w:pPr>
              <w:jc w:val="center"/>
              <w:rPr>
                <w:rFonts w:cs="Arial"/>
                <w:b/>
                <w:bCs/>
              </w:rPr>
            </w:pPr>
            <w:r w:rsidRPr="00ED7664">
              <w:rPr>
                <w:rFonts w:cs="Arial"/>
                <w:b/>
                <w:bCs/>
              </w:rPr>
              <w:t> </w:t>
            </w:r>
            <w:r w:rsidR="00E4477A">
              <w:rPr>
                <w:rFonts w:cs="Arial"/>
                <w:b/>
                <w:bCs/>
              </w:rPr>
              <w:t>N</w:t>
            </w:r>
          </w:p>
        </w:tc>
      </w:tr>
      <w:tr w:rsidR="00BC2B04" w:rsidRPr="00ED7664" w14:paraId="3A39A245" w14:textId="77777777" w:rsidTr="001D2AA6">
        <w:trPr>
          <w:trHeight w:val="450"/>
        </w:trPr>
        <w:tc>
          <w:tcPr>
            <w:tcW w:w="400" w:type="dxa"/>
            <w:shd w:val="clear" w:color="auto" w:fill="auto"/>
            <w:hideMark/>
          </w:tcPr>
          <w:p w14:paraId="6B2D7A23" w14:textId="77777777" w:rsidR="00BC2B04" w:rsidRPr="00ED7664" w:rsidRDefault="00BC2B04" w:rsidP="005818E8">
            <w:pPr>
              <w:rPr>
                <w:rFonts w:cs="Arial"/>
                <w:sz w:val="16"/>
                <w:szCs w:val="16"/>
              </w:rPr>
            </w:pPr>
            <w:r w:rsidRPr="00ED7664">
              <w:rPr>
                <w:rFonts w:cs="Arial"/>
                <w:sz w:val="16"/>
                <w:szCs w:val="16"/>
              </w:rPr>
              <w:t>3</w:t>
            </w:r>
          </w:p>
        </w:tc>
        <w:tc>
          <w:tcPr>
            <w:tcW w:w="2180" w:type="dxa"/>
            <w:shd w:val="clear" w:color="auto" w:fill="auto"/>
            <w:hideMark/>
          </w:tcPr>
          <w:p w14:paraId="4AB37412" w14:textId="77777777" w:rsidR="00BC2B04" w:rsidRPr="00ED7664" w:rsidRDefault="00BC2B04" w:rsidP="005818E8">
            <w:pPr>
              <w:rPr>
                <w:rFonts w:cs="Arial"/>
                <w:sz w:val="16"/>
                <w:szCs w:val="16"/>
              </w:rPr>
            </w:pPr>
            <w:r w:rsidRPr="00ED7664">
              <w:rPr>
                <w:rFonts w:cs="Arial"/>
                <w:sz w:val="16"/>
                <w:szCs w:val="16"/>
              </w:rPr>
              <w:t>Samenstelling van grond(water)bodem</w:t>
            </w:r>
          </w:p>
        </w:tc>
        <w:tc>
          <w:tcPr>
            <w:tcW w:w="2180" w:type="dxa"/>
            <w:shd w:val="clear" w:color="auto" w:fill="auto"/>
            <w:hideMark/>
          </w:tcPr>
          <w:p w14:paraId="6178AAFB" w14:textId="77777777" w:rsidR="00BC2B04" w:rsidRPr="00ED7664" w:rsidRDefault="00BC2B04" w:rsidP="005818E8">
            <w:pPr>
              <w:rPr>
                <w:rFonts w:cs="Arial"/>
                <w:sz w:val="16"/>
                <w:szCs w:val="16"/>
              </w:rPr>
            </w:pPr>
            <w:r w:rsidRPr="00ED7664">
              <w:rPr>
                <w:rFonts w:cs="Arial"/>
                <w:sz w:val="16"/>
                <w:szCs w:val="16"/>
              </w:rPr>
              <w:t>letsel en/of schade</w:t>
            </w:r>
          </w:p>
        </w:tc>
        <w:tc>
          <w:tcPr>
            <w:tcW w:w="2600" w:type="dxa"/>
            <w:shd w:val="clear" w:color="auto" w:fill="auto"/>
            <w:hideMark/>
          </w:tcPr>
          <w:p w14:paraId="6D445438" w14:textId="77777777" w:rsidR="00BC2B04" w:rsidRPr="00ED7664" w:rsidRDefault="00BC2B04" w:rsidP="005818E8">
            <w:pPr>
              <w:rPr>
                <w:rFonts w:cs="Arial"/>
                <w:sz w:val="16"/>
                <w:szCs w:val="16"/>
              </w:rPr>
            </w:pPr>
            <w:r w:rsidRPr="00ED7664">
              <w:rPr>
                <w:rFonts w:cs="Arial"/>
                <w:sz w:val="16"/>
                <w:szCs w:val="16"/>
              </w:rPr>
              <w:t>contact met verontreinigingen</w:t>
            </w:r>
          </w:p>
        </w:tc>
        <w:tc>
          <w:tcPr>
            <w:tcW w:w="4269" w:type="dxa"/>
            <w:shd w:val="clear" w:color="auto" w:fill="auto"/>
            <w:hideMark/>
          </w:tcPr>
          <w:p w14:paraId="715FDDE7" w14:textId="77777777" w:rsidR="00BC2B04" w:rsidRPr="00ED7664" w:rsidRDefault="00BC2B04" w:rsidP="005818E8">
            <w:pPr>
              <w:rPr>
                <w:rFonts w:cs="Arial"/>
                <w:sz w:val="16"/>
                <w:szCs w:val="16"/>
              </w:rPr>
            </w:pPr>
            <w:r w:rsidRPr="00ED7664">
              <w:rPr>
                <w:rFonts w:cs="Arial"/>
                <w:sz w:val="16"/>
                <w:szCs w:val="16"/>
              </w:rPr>
              <w:t>Nadere informatie, zie bladzijde: "Toelichting risico's".</w:t>
            </w:r>
          </w:p>
        </w:tc>
        <w:tc>
          <w:tcPr>
            <w:tcW w:w="1120" w:type="dxa"/>
            <w:shd w:val="clear" w:color="auto" w:fill="auto"/>
            <w:noWrap/>
            <w:vAlign w:val="center"/>
            <w:hideMark/>
          </w:tcPr>
          <w:p w14:paraId="05D0E6F9" w14:textId="5164DB09" w:rsidR="00BC2B04" w:rsidRPr="00ED7664" w:rsidRDefault="00E4477A" w:rsidP="005818E8">
            <w:pPr>
              <w:jc w:val="center"/>
              <w:rPr>
                <w:rFonts w:cs="Arial"/>
                <w:b/>
                <w:bCs/>
              </w:rPr>
            </w:pPr>
            <w:r>
              <w:rPr>
                <w:rFonts w:cs="Arial"/>
                <w:b/>
                <w:bCs/>
              </w:rPr>
              <w:t>N</w:t>
            </w:r>
            <w:r w:rsidR="00BC2B04" w:rsidRPr="00ED7664">
              <w:rPr>
                <w:rFonts w:cs="Arial"/>
                <w:b/>
                <w:bCs/>
              </w:rPr>
              <w:t> </w:t>
            </w:r>
          </w:p>
        </w:tc>
      </w:tr>
      <w:tr w:rsidR="00BC2B04" w:rsidRPr="00ED7664" w14:paraId="4CFC24AE" w14:textId="77777777" w:rsidTr="001D2AA6">
        <w:trPr>
          <w:trHeight w:val="450"/>
        </w:trPr>
        <w:tc>
          <w:tcPr>
            <w:tcW w:w="400" w:type="dxa"/>
            <w:shd w:val="clear" w:color="auto" w:fill="auto"/>
            <w:hideMark/>
          </w:tcPr>
          <w:p w14:paraId="5012F34D" w14:textId="77777777" w:rsidR="00BC2B04" w:rsidRPr="00ED7664" w:rsidRDefault="00BC2B04" w:rsidP="005818E8">
            <w:pPr>
              <w:rPr>
                <w:rFonts w:cs="Arial"/>
                <w:sz w:val="16"/>
                <w:szCs w:val="16"/>
              </w:rPr>
            </w:pPr>
            <w:r w:rsidRPr="00ED7664">
              <w:rPr>
                <w:rFonts w:cs="Arial"/>
                <w:sz w:val="16"/>
                <w:szCs w:val="16"/>
              </w:rPr>
              <w:t>4</w:t>
            </w:r>
          </w:p>
        </w:tc>
        <w:tc>
          <w:tcPr>
            <w:tcW w:w="2180" w:type="dxa"/>
            <w:shd w:val="clear" w:color="auto" w:fill="auto"/>
            <w:hideMark/>
          </w:tcPr>
          <w:p w14:paraId="020CC0B2" w14:textId="77777777" w:rsidR="00BC2B04" w:rsidRPr="00ED7664" w:rsidRDefault="00BC2B04" w:rsidP="005818E8">
            <w:pPr>
              <w:rPr>
                <w:rFonts w:cs="Arial"/>
                <w:sz w:val="16"/>
                <w:szCs w:val="16"/>
              </w:rPr>
            </w:pPr>
            <w:r w:rsidRPr="00ED7664">
              <w:rPr>
                <w:rFonts w:cs="Arial"/>
                <w:sz w:val="16"/>
                <w:szCs w:val="16"/>
              </w:rPr>
              <w:t>Aanwezigheid van opslagtanks</w:t>
            </w:r>
          </w:p>
        </w:tc>
        <w:tc>
          <w:tcPr>
            <w:tcW w:w="2180" w:type="dxa"/>
            <w:shd w:val="clear" w:color="auto" w:fill="auto"/>
            <w:hideMark/>
          </w:tcPr>
          <w:p w14:paraId="3E491979" w14:textId="77777777" w:rsidR="00BC2B04" w:rsidRPr="00ED7664" w:rsidRDefault="00BC2B04" w:rsidP="005818E8">
            <w:pPr>
              <w:rPr>
                <w:rFonts w:cs="Arial"/>
                <w:sz w:val="16"/>
                <w:szCs w:val="16"/>
              </w:rPr>
            </w:pPr>
            <w:r w:rsidRPr="00ED7664">
              <w:rPr>
                <w:rFonts w:cs="Arial"/>
                <w:sz w:val="16"/>
                <w:szCs w:val="16"/>
              </w:rPr>
              <w:t>vergiftiging, bedwelming, verontreiniging</w:t>
            </w:r>
          </w:p>
        </w:tc>
        <w:tc>
          <w:tcPr>
            <w:tcW w:w="2600" w:type="dxa"/>
            <w:shd w:val="clear" w:color="auto" w:fill="auto"/>
            <w:hideMark/>
          </w:tcPr>
          <w:p w14:paraId="15630244" w14:textId="77777777" w:rsidR="00BC2B04" w:rsidRPr="00ED7664" w:rsidRDefault="00BC2B04" w:rsidP="005818E8">
            <w:pPr>
              <w:rPr>
                <w:rFonts w:cs="Arial"/>
                <w:sz w:val="16"/>
                <w:szCs w:val="16"/>
              </w:rPr>
            </w:pPr>
            <w:r w:rsidRPr="00ED7664">
              <w:rPr>
                <w:rFonts w:cs="Arial"/>
                <w:sz w:val="16"/>
                <w:szCs w:val="16"/>
              </w:rPr>
              <w:t>vrijkomen van gevaarlijke stoffen</w:t>
            </w:r>
          </w:p>
        </w:tc>
        <w:tc>
          <w:tcPr>
            <w:tcW w:w="4269" w:type="dxa"/>
            <w:shd w:val="clear" w:color="auto" w:fill="auto"/>
            <w:hideMark/>
          </w:tcPr>
          <w:p w14:paraId="125AA3E0" w14:textId="77777777" w:rsidR="00BC2B04" w:rsidRPr="00ED7664" w:rsidRDefault="00BC2B04" w:rsidP="005818E8">
            <w:pPr>
              <w:rPr>
                <w:rFonts w:cs="Arial"/>
                <w:sz w:val="16"/>
                <w:szCs w:val="16"/>
              </w:rPr>
            </w:pPr>
            <w:r w:rsidRPr="00ED7664">
              <w:rPr>
                <w:rFonts w:cs="Arial"/>
                <w:b/>
                <w:bCs/>
                <w:sz w:val="16"/>
                <w:szCs w:val="16"/>
              </w:rPr>
              <w:t xml:space="preserve">Wel/niet </w:t>
            </w:r>
            <w:proofErr w:type="spellStart"/>
            <w:r w:rsidRPr="00ED7664">
              <w:rPr>
                <w:rFonts w:cs="Arial"/>
                <w:b/>
                <w:bCs/>
                <w:sz w:val="16"/>
                <w:szCs w:val="16"/>
              </w:rPr>
              <w:t>meldingplichtig</w:t>
            </w:r>
            <w:proofErr w:type="spellEnd"/>
            <w:r w:rsidRPr="00ED7664">
              <w:rPr>
                <w:rFonts w:cs="Arial"/>
                <w:b/>
                <w:bCs/>
                <w:sz w:val="16"/>
                <w:szCs w:val="16"/>
              </w:rPr>
              <w:t xml:space="preserve">! </w:t>
            </w:r>
            <w:r w:rsidRPr="00ED7664">
              <w:rPr>
                <w:rFonts w:cs="Arial"/>
                <w:sz w:val="16"/>
                <w:szCs w:val="16"/>
              </w:rPr>
              <w:t>Zie bladzijde: "Toelichting risico's".</w:t>
            </w:r>
          </w:p>
        </w:tc>
        <w:tc>
          <w:tcPr>
            <w:tcW w:w="1120" w:type="dxa"/>
            <w:shd w:val="clear" w:color="auto" w:fill="auto"/>
            <w:noWrap/>
            <w:vAlign w:val="center"/>
            <w:hideMark/>
          </w:tcPr>
          <w:p w14:paraId="3A4D928E" w14:textId="7305BA8A" w:rsidR="00BC2B04" w:rsidRPr="00ED7664" w:rsidRDefault="00E4477A" w:rsidP="005818E8">
            <w:pPr>
              <w:jc w:val="center"/>
              <w:rPr>
                <w:rFonts w:cs="Arial"/>
                <w:b/>
                <w:bCs/>
              </w:rPr>
            </w:pPr>
            <w:r>
              <w:rPr>
                <w:rFonts w:cs="Arial"/>
                <w:b/>
                <w:bCs/>
              </w:rPr>
              <w:t>N</w:t>
            </w:r>
            <w:r w:rsidR="00BC2B04" w:rsidRPr="00ED7664">
              <w:rPr>
                <w:rFonts w:cs="Arial"/>
                <w:b/>
                <w:bCs/>
              </w:rPr>
              <w:t> </w:t>
            </w:r>
          </w:p>
        </w:tc>
      </w:tr>
      <w:tr w:rsidR="00BC2B04" w:rsidRPr="00ED7664" w14:paraId="1C4A59EA" w14:textId="77777777" w:rsidTr="001D2AA6">
        <w:trPr>
          <w:trHeight w:val="675"/>
        </w:trPr>
        <w:tc>
          <w:tcPr>
            <w:tcW w:w="400" w:type="dxa"/>
            <w:shd w:val="clear" w:color="auto" w:fill="auto"/>
            <w:hideMark/>
          </w:tcPr>
          <w:p w14:paraId="001811EA" w14:textId="77777777" w:rsidR="00BC2B04" w:rsidRPr="00ED7664" w:rsidRDefault="00BC2B04" w:rsidP="005818E8">
            <w:pPr>
              <w:rPr>
                <w:rFonts w:cs="Arial"/>
                <w:sz w:val="16"/>
                <w:szCs w:val="16"/>
              </w:rPr>
            </w:pPr>
            <w:r w:rsidRPr="00ED7664">
              <w:rPr>
                <w:rFonts w:cs="Arial"/>
                <w:sz w:val="16"/>
                <w:szCs w:val="16"/>
              </w:rPr>
              <w:t>5</w:t>
            </w:r>
          </w:p>
        </w:tc>
        <w:tc>
          <w:tcPr>
            <w:tcW w:w="2180" w:type="dxa"/>
            <w:shd w:val="clear" w:color="auto" w:fill="auto"/>
            <w:hideMark/>
          </w:tcPr>
          <w:p w14:paraId="3673E44C" w14:textId="77777777" w:rsidR="00BC2B04" w:rsidRPr="00ED7664" w:rsidRDefault="00BC2B04" w:rsidP="005818E8">
            <w:pPr>
              <w:rPr>
                <w:rFonts w:cs="Arial"/>
                <w:sz w:val="16"/>
                <w:szCs w:val="16"/>
              </w:rPr>
            </w:pPr>
            <w:r w:rsidRPr="00ED7664">
              <w:rPr>
                <w:rFonts w:cs="Arial"/>
                <w:sz w:val="16"/>
                <w:szCs w:val="16"/>
              </w:rPr>
              <w:t>Aanwezigheid van asbesthoudend materiaal</w:t>
            </w:r>
          </w:p>
        </w:tc>
        <w:tc>
          <w:tcPr>
            <w:tcW w:w="2180" w:type="dxa"/>
            <w:shd w:val="clear" w:color="auto" w:fill="auto"/>
            <w:hideMark/>
          </w:tcPr>
          <w:p w14:paraId="170A0A7C" w14:textId="77777777" w:rsidR="00BC2B04" w:rsidRPr="00ED7664" w:rsidRDefault="00BC2B04" w:rsidP="005818E8">
            <w:pPr>
              <w:rPr>
                <w:rFonts w:cs="Arial"/>
                <w:sz w:val="16"/>
                <w:szCs w:val="16"/>
              </w:rPr>
            </w:pPr>
            <w:r w:rsidRPr="00ED7664">
              <w:rPr>
                <w:rFonts w:cs="Arial"/>
                <w:sz w:val="16"/>
                <w:szCs w:val="16"/>
              </w:rPr>
              <w:t>asbestose, longkanker, mesothelioom</w:t>
            </w:r>
          </w:p>
        </w:tc>
        <w:tc>
          <w:tcPr>
            <w:tcW w:w="2600" w:type="dxa"/>
            <w:shd w:val="clear" w:color="auto" w:fill="auto"/>
            <w:hideMark/>
          </w:tcPr>
          <w:p w14:paraId="7740F41C" w14:textId="77777777" w:rsidR="00BC2B04" w:rsidRPr="00ED7664" w:rsidRDefault="00BC2B04" w:rsidP="005818E8">
            <w:pPr>
              <w:rPr>
                <w:rFonts w:cs="Arial"/>
                <w:sz w:val="16"/>
                <w:szCs w:val="16"/>
              </w:rPr>
            </w:pPr>
            <w:r w:rsidRPr="00ED7664">
              <w:rPr>
                <w:rFonts w:cs="Arial"/>
                <w:sz w:val="16"/>
                <w:szCs w:val="16"/>
              </w:rPr>
              <w:t>blootstelling aan asbestdeeltjes</w:t>
            </w:r>
          </w:p>
        </w:tc>
        <w:tc>
          <w:tcPr>
            <w:tcW w:w="4269" w:type="dxa"/>
            <w:shd w:val="clear" w:color="auto" w:fill="auto"/>
            <w:hideMark/>
          </w:tcPr>
          <w:p w14:paraId="11E1D7CD" w14:textId="77777777" w:rsidR="00BC2B04" w:rsidRPr="00ED7664" w:rsidRDefault="00BC2B04" w:rsidP="005818E8">
            <w:pPr>
              <w:rPr>
                <w:rFonts w:cs="Arial"/>
                <w:sz w:val="16"/>
                <w:szCs w:val="16"/>
              </w:rPr>
            </w:pPr>
            <w:r w:rsidRPr="00ED7664">
              <w:rPr>
                <w:rFonts w:cs="Arial"/>
                <w:b/>
                <w:bCs/>
                <w:sz w:val="16"/>
                <w:szCs w:val="16"/>
              </w:rPr>
              <w:t xml:space="preserve">Wel/niet </w:t>
            </w:r>
            <w:proofErr w:type="spellStart"/>
            <w:r w:rsidRPr="00ED7664">
              <w:rPr>
                <w:rFonts w:cs="Arial"/>
                <w:b/>
                <w:bCs/>
                <w:sz w:val="16"/>
                <w:szCs w:val="16"/>
              </w:rPr>
              <w:t>meldingplichtig</w:t>
            </w:r>
            <w:proofErr w:type="spellEnd"/>
            <w:r w:rsidRPr="00ED7664">
              <w:rPr>
                <w:rFonts w:cs="Arial"/>
                <w:b/>
                <w:bCs/>
                <w:sz w:val="16"/>
                <w:szCs w:val="16"/>
              </w:rPr>
              <w:t xml:space="preserve">! </w:t>
            </w:r>
            <w:r w:rsidRPr="00ED7664">
              <w:rPr>
                <w:rFonts w:cs="Arial"/>
                <w:sz w:val="16"/>
                <w:szCs w:val="16"/>
              </w:rPr>
              <w:t>Zie bladzijde: "Toelichting risico's".</w:t>
            </w:r>
            <w:r w:rsidRPr="00ED7664">
              <w:rPr>
                <w:rFonts w:cs="Arial"/>
                <w:sz w:val="16"/>
                <w:szCs w:val="16"/>
              </w:rPr>
              <w:br/>
              <w:t>Ingeval van abc-leidi</w:t>
            </w:r>
            <w:r>
              <w:rPr>
                <w:rFonts w:cs="Arial"/>
                <w:sz w:val="16"/>
                <w:szCs w:val="16"/>
              </w:rPr>
              <w:t>n</w:t>
            </w:r>
            <w:r w:rsidRPr="00ED7664">
              <w:rPr>
                <w:rFonts w:cs="Arial"/>
                <w:sz w:val="16"/>
                <w:szCs w:val="16"/>
              </w:rPr>
              <w:t xml:space="preserve">gen, zie </w:t>
            </w:r>
            <w:r>
              <w:rPr>
                <w:rFonts w:cs="Arial"/>
                <w:sz w:val="16"/>
                <w:szCs w:val="16"/>
              </w:rPr>
              <w:t>uitvoeringsf</w:t>
            </w:r>
            <w:r w:rsidRPr="00ED7664">
              <w:rPr>
                <w:rFonts w:cs="Arial"/>
                <w:sz w:val="16"/>
                <w:szCs w:val="16"/>
              </w:rPr>
              <w:t>aserisico's.</w:t>
            </w:r>
          </w:p>
        </w:tc>
        <w:tc>
          <w:tcPr>
            <w:tcW w:w="1120" w:type="dxa"/>
            <w:shd w:val="clear" w:color="auto" w:fill="auto"/>
            <w:noWrap/>
            <w:vAlign w:val="center"/>
            <w:hideMark/>
          </w:tcPr>
          <w:p w14:paraId="2020903E" w14:textId="002B674A" w:rsidR="00BC2B04" w:rsidRPr="00ED7664" w:rsidRDefault="00E4477A" w:rsidP="005818E8">
            <w:pPr>
              <w:jc w:val="center"/>
              <w:rPr>
                <w:rFonts w:cs="Arial"/>
                <w:b/>
                <w:bCs/>
              </w:rPr>
            </w:pPr>
            <w:r>
              <w:rPr>
                <w:rFonts w:cs="Arial"/>
                <w:b/>
                <w:bCs/>
              </w:rPr>
              <w:t>N</w:t>
            </w:r>
            <w:r w:rsidR="00BC2B04" w:rsidRPr="00ED7664">
              <w:rPr>
                <w:rFonts w:cs="Arial"/>
                <w:b/>
                <w:bCs/>
              </w:rPr>
              <w:t> </w:t>
            </w:r>
          </w:p>
        </w:tc>
      </w:tr>
      <w:tr w:rsidR="00BC2B04" w:rsidRPr="00ED7664" w14:paraId="38D9DA0D" w14:textId="77777777" w:rsidTr="001D2AA6">
        <w:trPr>
          <w:trHeight w:val="450"/>
        </w:trPr>
        <w:tc>
          <w:tcPr>
            <w:tcW w:w="400" w:type="dxa"/>
            <w:shd w:val="clear" w:color="auto" w:fill="auto"/>
            <w:hideMark/>
          </w:tcPr>
          <w:p w14:paraId="6B68331B" w14:textId="77777777" w:rsidR="00BC2B04" w:rsidRPr="00ED7664" w:rsidRDefault="00BC2B04" w:rsidP="005818E8">
            <w:pPr>
              <w:rPr>
                <w:rFonts w:cs="Arial"/>
                <w:sz w:val="16"/>
                <w:szCs w:val="16"/>
              </w:rPr>
            </w:pPr>
            <w:r w:rsidRPr="00ED7664">
              <w:rPr>
                <w:rFonts w:cs="Arial"/>
                <w:sz w:val="16"/>
                <w:szCs w:val="16"/>
              </w:rPr>
              <w:t>6</w:t>
            </w:r>
          </w:p>
        </w:tc>
        <w:tc>
          <w:tcPr>
            <w:tcW w:w="2180" w:type="dxa"/>
            <w:shd w:val="clear" w:color="auto" w:fill="auto"/>
            <w:hideMark/>
          </w:tcPr>
          <w:p w14:paraId="177D8F7E" w14:textId="77777777" w:rsidR="00BC2B04" w:rsidRPr="00ED7664" w:rsidRDefault="00BC2B04" w:rsidP="005818E8">
            <w:pPr>
              <w:rPr>
                <w:rFonts w:cs="Arial"/>
                <w:sz w:val="16"/>
                <w:szCs w:val="16"/>
              </w:rPr>
            </w:pPr>
            <w:r w:rsidRPr="00ED7664">
              <w:rPr>
                <w:rFonts w:cs="Arial"/>
                <w:sz w:val="16"/>
                <w:szCs w:val="16"/>
              </w:rPr>
              <w:t>Bewoond gebied</w:t>
            </w:r>
            <w:r w:rsidRPr="00ED7664">
              <w:rPr>
                <w:rFonts w:cs="Arial"/>
                <w:sz w:val="16"/>
                <w:szCs w:val="16"/>
              </w:rPr>
              <w:br/>
              <w:t>(mens / dier)</w:t>
            </w:r>
          </w:p>
        </w:tc>
        <w:tc>
          <w:tcPr>
            <w:tcW w:w="2180" w:type="dxa"/>
            <w:shd w:val="clear" w:color="auto" w:fill="auto"/>
            <w:hideMark/>
          </w:tcPr>
          <w:p w14:paraId="46F691D7" w14:textId="77777777" w:rsidR="00BC2B04" w:rsidRPr="00ED7664" w:rsidRDefault="00BC2B04" w:rsidP="005818E8">
            <w:pPr>
              <w:rPr>
                <w:rFonts w:cs="Arial"/>
                <w:sz w:val="16"/>
                <w:szCs w:val="16"/>
              </w:rPr>
            </w:pPr>
            <w:r w:rsidRPr="00ED7664">
              <w:rPr>
                <w:rFonts w:cs="Arial"/>
                <w:sz w:val="16"/>
                <w:szCs w:val="16"/>
              </w:rPr>
              <w:t>gehoorletsel, geluidsoverlast</w:t>
            </w:r>
          </w:p>
        </w:tc>
        <w:tc>
          <w:tcPr>
            <w:tcW w:w="2600" w:type="dxa"/>
            <w:shd w:val="clear" w:color="auto" w:fill="auto"/>
            <w:hideMark/>
          </w:tcPr>
          <w:p w14:paraId="7C45C05D" w14:textId="77777777" w:rsidR="00BC2B04" w:rsidRPr="00ED7664" w:rsidRDefault="008727B8" w:rsidP="005818E8">
            <w:pPr>
              <w:rPr>
                <w:rFonts w:cs="Arial"/>
                <w:sz w:val="16"/>
                <w:szCs w:val="16"/>
              </w:rPr>
            </w:pPr>
            <w:r w:rsidRPr="00ED7664">
              <w:rPr>
                <w:rFonts w:cs="Arial"/>
                <w:sz w:val="16"/>
                <w:szCs w:val="16"/>
              </w:rPr>
              <w:t>geluidsniveaus</w:t>
            </w:r>
            <w:r w:rsidR="00BC2B04" w:rsidRPr="00ED7664">
              <w:rPr>
                <w:rFonts w:cs="Arial"/>
                <w:sz w:val="16"/>
                <w:szCs w:val="16"/>
              </w:rPr>
              <w:t xml:space="preserve"> van meer dan 80 dB(A).</w:t>
            </w:r>
          </w:p>
        </w:tc>
        <w:tc>
          <w:tcPr>
            <w:tcW w:w="4269" w:type="dxa"/>
            <w:shd w:val="clear" w:color="auto" w:fill="auto"/>
            <w:hideMark/>
          </w:tcPr>
          <w:p w14:paraId="1AF1B922" w14:textId="77777777" w:rsidR="00BC2B04" w:rsidRPr="00ED7664" w:rsidRDefault="00BC2B04" w:rsidP="005818E8">
            <w:pPr>
              <w:rPr>
                <w:rFonts w:cs="Arial"/>
                <w:sz w:val="16"/>
                <w:szCs w:val="16"/>
              </w:rPr>
            </w:pPr>
            <w:r>
              <w:rPr>
                <w:rFonts w:cs="Arial"/>
                <w:sz w:val="16"/>
                <w:szCs w:val="16"/>
              </w:rPr>
              <w:t>BLVC plan opstellen</w:t>
            </w:r>
          </w:p>
        </w:tc>
        <w:tc>
          <w:tcPr>
            <w:tcW w:w="1120" w:type="dxa"/>
            <w:shd w:val="clear" w:color="auto" w:fill="auto"/>
            <w:noWrap/>
            <w:vAlign w:val="center"/>
            <w:hideMark/>
          </w:tcPr>
          <w:p w14:paraId="4657FEE1" w14:textId="02A62EC6" w:rsidR="00BC2B04" w:rsidRPr="00ED7664" w:rsidRDefault="00E4477A" w:rsidP="005818E8">
            <w:pPr>
              <w:jc w:val="center"/>
              <w:rPr>
                <w:rFonts w:cs="Arial"/>
                <w:b/>
                <w:bCs/>
              </w:rPr>
            </w:pPr>
            <w:r>
              <w:rPr>
                <w:rFonts w:cs="Arial"/>
                <w:b/>
                <w:bCs/>
              </w:rPr>
              <w:t>N</w:t>
            </w:r>
          </w:p>
        </w:tc>
      </w:tr>
      <w:tr w:rsidR="00BC2B04" w:rsidRPr="00ED7664" w14:paraId="685AD302" w14:textId="77777777" w:rsidTr="001D2AA6">
        <w:trPr>
          <w:trHeight w:val="255"/>
        </w:trPr>
        <w:tc>
          <w:tcPr>
            <w:tcW w:w="400" w:type="dxa"/>
            <w:shd w:val="clear" w:color="auto" w:fill="auto"/>
            <w:hideMark/>
          </w:tcPr>
          <w:p w14:paraId="188EF62C" w14:textId="77777777" w:rsidR="00BC2B04" w:rsidRPr="00ED7664" w:rsidRDefault="00BC2B04" w:rsidP="005818E8">
            <w:pPr>
              <w:rPr>
                <w:rFonts w:cs="Arial"/>
                <w:sz w:val="16"/>
                <w:szCs w:val="16"/>
              </w:rPr>
            </w:pPr>
            <w:r w:rsidRPr="00ED7664">
              <w:rPr>
                <w:rFonts w:cs="Arial"/>
                <w:sz w:val="16"/>
                <w:szCs w:val="16"/>
              </w:rPr>
              <w:t>7</w:t>
            </w:r>
          </w:p>
        </w:tc>
        <w:tc>
          <w:tcPr>
            <w:tcW w:w="2180" w:type="dxa"/>
            <w:shd w:val="clear" w:color="auto" w:fill="auto"/>
            <w:hideMark/>
          </w:tcPr>
          <w:p w14:paraId="3F86BA78" w14:textId="77777777" w:rsidR="00BC2B04" w:rsidRPr="00ED7664" w:rsidRDefault="00BC2B04" w:rsidP="005818E8">
            <w:pPr>
              <w:rPr>
                <w:rFonts w:cs="Arial"/>
                <w:sz w:val="16"/>
                <w:szCs w:val="16"/>
              </w:rPr>
            </w:pPr>
            <w:r w:rsidRPr="00ED7664">
              <w:rPr>
                <w:rFonts w:cs="Arial"/>
                <w:sz w:val="16"/>
                <w:szCs w:val="16"/>
              </w:rPr>
              <w:t>Bomen</w:t>
            </w:r>
          </w:p>
        </w:tc>
        <w:tc>
          <w:tcPr>
            <w:tcW w:w="2180" w:type="dxa"/>
            <w:shd w:val="clear" w:color="auto" w:fill="auto"/>
            <w:hideMark/>
          </w:tcPr>
          <w:p w14:paraId="2EAC682F" w14:textId="77777777" w:rsidR="00BC2B04" w:rsidRPr="00ED7664" w:rsidRDefault="00BC2B04" w:rsidP="005818E8">
            <w:pPr>
              <w:rPr>
                <w:rFonts w:cs="Arial"/>
                <w:sz w:val="16"/>
                <w:szCs w:val="16"/>
              </w:rPr>
            </w:pPr>
            <w:r>
              <w:rPr>
                <w:rFonts w:cs="Arial"/>
                <w:sz w:val="16"/>
                <w:szCs w:val="16"/>
              </w:rPr>
              <w:t>Aanrijden</w:t>
            </w:r>
          </w:p>
        </w:tc>
        <w:tc>
          <w:tcPr>
            <w:tcW w:w="2600" w:type="dxa"/>
            <w:shd w:val="clear" w:color="auto" w:fill="auto"/>
            <w:hideMark/>
          </w:tcPr>
          <w:p w14:paraId="27259DB4" w14:textId="77777777" w:rsidR="00BC2B04" w:rsidRPr="00ED7664" w:rsidRDefault="00BC2B04" w:rsidP="005818E8">
            <w:pPr>
              <w:rPr>
                <w:rFonts w:cs="Arial"/>
                <w:sz w:val="16"/>
                <w:szCs w:val="16"/>
              </w:rPr>
            </w:pPr>
            <w:r w:rsidRPr="00ED7664">
              <w:rPr>
                <w:rFonts w:cs="Arial"/>
                <w:sz w:val="16"/>
                <w:szCs w:val="16"/>
              </w:rPr>
              <w:t>bewegend bouwmaterieel</w:t>
            </w:r>
          </w:p>
        </w:tc>
        <w:tc>
          <w:tcPr>
            <w:tcW w:w="4269" w:type="dxa"/>
            <w:shd w:val="clear" w:color="auto" w:fill="auto"/>
            <w:hideMark/>
          </w:tcPr>
          <w:p w14:paraId="691FD8EE" w14:textId="77777777" w:rsidR="00BC2B04" w:rsidRPr="00ED7664" w:rsidRDefault="00BC2B04" w:rsidP="005818E8">
            <w:pPr>
              <w:rPr>
                <w:rFonts w:cs="Arial"/>
                <w:sz w:val="16"/>
                <w:szCs w:val="16"/>
              </w:rPr>
            </w:pPr>
            <w:r w:rsidRPr="00ED7664">
              <w:rPr>
                <w:rFonts w:cs="Arial"/>
                <w:sz w:val="16"/>
                <w:szCs w:val="16"/>
              </w:rPr>
              <w:t>Boombescherming aanbrengen.</w:t>
            </w:r>
          </w:p>
        </w:tc>
        <w:tc>
          <w:tcPr>
            <w:tcW w:w="1120" w:type="dxa"/>
            <w:shd w:val="clear" w:color="auto" w:fill="auto"/>
            <w:noWrap/>
            <w:vAlign w:val="center"/>
            <w:hideMark/>
          </w:tcPr>
          <w:p w14:paraId="05D21ACD" w14:textId="6B83CB52" w:rsidR="00BC2B04" w:rsidRPr="00ED7664" w:rsidRDefault="00E4477A" w:rsidP="005818E8">
            <w:pPr>
              <w:jc w:val="center"/>
              <w:rPr>
                <w:rFonts w:cs="Arial"/>
                <w:b/>
                <w:bCs/>
              </w:rPr>
            </w:pPr>
            <w:r>
              <w:rPr>
                <w:rFonts w:cs="Arial"/>
                <w:b/>
                <w:bCs/>
              </w:rPr>
              <w:t>N</w:t>
            </w:r>
          </w:p>
        </w:tc>
      </w:tr>
      <w:tr w:rsidR="00BC2B04" w:rsidRPr="00ED7664" w14:paraId="101297F0" w14:textId="77777777" w:rsidTr="001D2AA6">
        <w:trPr>
          <w:trHeight w:val="450"/>
        </w:trPr>
        <w:tc>
          <w:tcPr>
            <w:tcW w:w="400" w:type="dxa"/>
            <w:shd w:val="clear" w:color="auto" w:fill="auto"/>
            <w:hideMark/>
          </w:tcPr>
          <w:p w14:paraId="7F5DD7D4" w14:textId="77777777" w:rsidR="00BC2B04" w:rsidRPr="00ED7664" w:rsidRDefault="00BC2B04" w:rsidP="005818E8">
            <w:pPr>
              <w:rPr>
                <w:rFonts w:cs="Arial"/>
                <w:sz w:val="16"/>
                <w:szCs w:val="16"/>
              </w:rPr>
            </w:pPr>
            <w:r w:rsidRPr="00ED7664">
              <w:rPr>
                <w:rFonts w:cs="Arial"/>
                <w:sz w:val="16"/>
                <w:szCs w:val="16"/>
              </w:rPr>
              <w:t>8</w:t>
            </w:r>
          </w:p>
        </w:tc>
        <w:tc>
          <w:tcPr>
            <w:tcW w:w="2180" w:type="dxa"/>
            <w:shd w:val="clear" w:color="auto" w:fill="auto"/>
            <w:hideMark/>
          </w:tcPr>
          <w:p w14:paraId="4E2DD3A1" w14:textId="77777777" w:rsidR="00BC2B04" w:rsidRPr="00ED7664" w:rsidRDefault="00BC2B04" w:rsidP="005818E8">
            <w:pPr>
              <w:rPr>
                <w:rFonts w:cs="Arial"/>
                <w:sz w:val="16"/>
                <w:szCs w:val="16"/>
              </w:rPr>
            </w:pPr>
            <w:r w:rsidRPr="00ED7664">
              <w:rPr>
                <w:rFonts w:cs="Arial"/>
                <w:sz w:val="16"/>
                <w:szCs w:val="16"/>
              </w:rPr>
              <w:t xml:space="preserve">Communicatie met belanghebbende partijen </w:t>
            </w:r>
          </w:p>
        </w:tc>
        <w:tc>
          <w:tcPr>
            <w:tcW w:w="2180" w:type="dxa"/>
            <w:shd w:val="clear" w:color="auto" w:fill="auto"/>
            <w:hideMark/>
          </w:tcPr>
          <w:p w14:paraId="4F1CABD1" w14:textId="77777777" w:rsidR="00BC2B04" w:rsidRPr="00ED7664" w:rsidRDefault="00BC2B04" w:rsidP="005818E8">
            <w:pPr>
              <w:rPr>
                <w:rFonts w:cs="Arial"/>
                <w:sz w:val="16"/>
                <w:szCs w:val="16"/>
              </w:rPr>
            </w:pPr>
            <w:r w:rsidRPr="00ED7664">
              <w:rPr>
                <w:rFonts w:cs="Arial"/>
                <w:sz w:val="16"/>
                <w:szCs w:val="16"/>
              </w:rPr>
              <w:t>lichamelijk en/of psychisch letsel</w:t>
            </w:r>
          </w:p>
        </w:tc>
        <w:tc>
          <w:tcPr>
            <w:tcW w:w="2600" w:type="dxa"/>
            <w:shd w:val="clear" w:color="auto" w:fill="auto"/>
            <w:hideMark/>
          </w:tcPr>
          <w:p w14:paraId="19F85316" w14:textId="77777777" w:rsidR="00BC2B04" w:rsidRPr="00ED7664" w:rsidRDefault="00BC2B04" w:rsidP="005818E8">
            <w:pPr>
              <w:rPr>
                <w:rFonts w:cs="Arial"/>
                <w:sz w:val="16"/>
                <w:szCs w:val="16"/>
              </w:rPr>
            </w:pPr>
            <w:r w:rsidRPr="00ED7664">
              <w:rPr>
                <w:rFonts w:cs="Arial"/>
                <w:sz w:val="16"/>
                <w:szCs w:val="16"/>
              </w:rPr>
              <w:t>agressief / gewelddadig gedrag</w:t>
            </w:r>
          </w:p>
        </w:tc>
        <w:tc>
          <w:tcPr>
            <w:tcW w:w="4269" w:type="dxa"/>
            <w:shd w:val="clear" w:color="auto" w:fill="auto"/>
            <w:hideMark/>
          </w:tcPr>
          <w:p w14:paraId="66982485" w14:textId="77777777" w:rsidR="00BC2B04" w:rsidRPr="00ED7664" w:rsidRDefault="00BC2B04" w:rsidP="005818E8">
            <w:pPr>
              <w:rPr>
                <w:rFonts w:cs="Arial"/>
                <w:sz w:val="16"/>
                <w:szCs w:val="16"/>
              </w:rPr>
            </w:pPr>
            <w:r>
              <w:rPr>
                <w:rFonts w:cs="Arial"/>
                <w:sz w:val="16"/>
                <w:szCs w:val="16"/>
              </w:rPr>
              <w:t>Communicatieplan opstellen,</w:t>
            </w:r>
          </w:p>
        </w:tc>
        <w:tc>
          <w:tcPr>
            <w:tcW w:w="1120" w:type="dxa"/>
            <w:shd w:val="clear" w:color="auto" w:fill="auto"/>
            <w:noWrap/>
            <w:vAlign w:val="center"/>
            <w:hideMark/>
          </w:tcPr>
          <w:p w14:paraId="75BDDEA0" w14:textId="6A8514D6" w:rsidR="00BC2B04" w:rsidRPr="00ED7664" w:rsidRDefault="00E4477A" w:rsidP="005818E8">
            <w:pPr>
              <w:jc w:val="center"/>
              <w:rPr>
                <w:rFonts w:cs="Arial"/>
                <w:b/>
                <w:bCs/>
              </w:rPr>
            </w:pPr>
            <w:r>
              <w:rPr>
                <w:rFonts w:cs="Arial"/>
                <w:b/>
                <w:bCs/>
              </w:rPr>
              <w:t>N</w:t>
            </w:r>
          </w:p>
        </w:tc>
      </w:tr>
      <w:tr w:rsidR="00BC2B04" w:rsidRPr="00ED7664" w14:paraId="2D2D38EF" w14:textId="77777777" w:rsidTr="001D2AA6">
        <w:trPr>
          <w:trHeight w:val="675"/>
        </w:trPr>
        <w:tc>
          <w:tcPr>
            <w:tcW w:w="400" w:type="dxa"/>
            <w:shd w:val="clear" w:color="auto" w:fill="auto"/>
            <w:hideMark/>
          </w:tcPr>
          <w:p w14:paraId="345B96BF" w14:textId="77777777" w:rsidR="00BC2B04" w:rsidRPr="00ED7664" w:rsidRDefault="00BC2B04" w:rsidP="005818E8">
            <w:pPr>
              <w:rPr>
                <w:rFonts w:cs="Arial"/>
                <w:sz w:val="16"/>
                <w:szCs w:val="16"/>
              </w:rPr>
            </w:pPr>
            <w:r w:rsidRPr="00ED7664">
              <w:rPr>
                <w:rFonts w:cs="Arial"/>
                <w:sz w:val="16"/>
                <w:szCs w:val="16"/>
              </w:rPr>
              <w:t>9</w:t>
            </w:r>
          </w:p>
        </w:tc>
        <w:tc>
          <w:tcPr>
            <w:tcW w:w="2180" w:type="dxa"/>
            <w:shd w:val="clear" w:color="auto" w:fill="auto"/>
            <w:hideMark/>
          </w:tcPr>
          <w:p w14:paraId="38B2FEF2" w14:textId="77777777" w:rsidR="00BC2B04" w:rsidRPr="00ED7664" w:rsidRDefault="00BC2B04" w:rsidP="005818E8">
            <w:pPr>
              <w:rPr>
                <w:rFonts w:cs="Arial"/>
                <w:sz w:val="16"/>
                <w:szCs w:val="16"/>
              </w:rPr>
            </w:pPr>
            <w:r w:rsidRPr="00ED7664">
              <w:rPr>
                <w:rFonts w:cs="Arial"/>
                <w:sz w:val="16"/>
                <w:szCs w:val="16"/>
              </w:rPr>
              <w:t>Explosieven in bodem</w:t>
            </w:r>
          </w:p>
        </w:tc>
        <w:tc>
          <w:tcPr>
            <w:tcW w:w="2180" w:type="dxa"/>
            <w:shd w:val="clear" w:color="auto" w:fill="auto"/>
            <w:hideMark/>
          </w:tcPr>
          <w:p w14:paraId="45EB506C" w14:textId="77777777" w:rsidR="00BC2B04" w:rsidRPr="00ED7664" w:rsidRDefault="00BC2B04" w:rsidP="005818E8">
            <w:pPr>
              <w:rPr>
                <w:rFonts w:cs="Arial"/>
                <w:sz w:val="16"/>
                <w:szCs w:val="16"/>
              </w:rPr>
            </w:pPr>
            <w:r w:rsidRPr="00ED7664">
              <w:rPr>
                <w:rFonts w:cs="Arial"/>
                <w:sz w:val="16"/>
                <w:szCs w:val="16"/>
              </w:rPr>
              <w:t>letsel en/of schade</w:t>
            </w:r>
          </w:p>
        </w:tc>
        <w:tc>
          <w:tcPr>
            <w:tcW w:w="2600" w:type="dxa"/>
            <w:shd w:val="clear" w:color="auto" w:fill="auto"/>
            <w:hideMark/>
          </w:tcPr>
          <w:p w14:paraId="6F791626" w14:textId="77777777" w:rsidR="00BC2B04" w:rsidRPr="00ED7664" w:rsidRDefault="00BC2B04" w:rsidP="005818E8">
            <w:pPr>
              <w:rPr>
                <w:rFonts w:cs="Arial"/>
                <w:sz w:val="16"/>
                <w:szCs w:val="16"/>
              </w:rPr>
            </w:pPr>
            <w:r w:rsidRPr="00ED7664">
              <w:rPr>
                <w:rFonts w:cs="Arial"/>
                <w:sz w:val="16"/>
                <w:szCs w:val="16"/>
              </w:rPr>
              <w:t>contact met explosieven</w:t>
            </w:r>
          </w:p>
        </w:tc>
        <w:tc>
          <w:tcPr>
            <w:tcW w:w="4269" w:type="dxa"/>
            <w:shd w:val="clear" w:color="auto" w:fill="auto"/>
            <w:hideMark/>
          </w:tcPr>
          <w:p w14:paraId="1353A49F" w14:textId="77777777" w:rsidR="00BC2B04" w:rsidRPr="00ED7664" w:rsidRDefault="00BC2B04" w:rsidP="005818E8">
            <w:pPr>
              <w:rPr>
                <w:rFonts w:cs="Arial"/>
                <w:sz w:val="16"/>
                <w:szCs w:val="16"/>
              </w:rPr>
            </w:pPr>
            <w:r>
              <w:rPr>
                <w:rFonts w:cs="Arial"/>
                <w:sz w:val="16"/>
                <w:szCs w:val="16"/>
              </w:rPr>
              <w:t>NGE onderzoek</w:t>
            </w:r>
          </w:p>
        </w:tc>
        <w:tc>
          <w:tcPr>
            <w:tcW w:w="1120" w:type="dxa"/>
            <w:shd w:val="clear" w:color="auto" w:fill="auto"/>
            <w:noWrap/>
            <w:vAlign w:val="center"/>
            <w:hideMark/>
          </w:tcPr>
          <w:p w14:paraId="0ADF2222" w14:textId="56397BAB" w:rsidR="00BC2B04" w:rsidRPr="00ED7664" w:rsidRDefault="00E4477A" w:rsidP="005818E8">
            <w:pPr>
              <w:jc w:val="center"/>
              <w:rPr>
                <w:rFonts w:cs="Arial"/>
                <w:b/>
                <w:bCs/>
              </w:rPr>
            </w:pPr>
            <w:r>
              <w:rPr>
                <w:rFonts w:cs="Arial"/>
                <w:b/>
                <w:bCs/>
              </w:rPr>
              <w:t>N</w:t>
            </w:r>
          </w:p>
        </w:tc>
      </w:tr>
      <w:tr w:rsidR="00BC2B04" w:rsidRPr="00ED7664" w14:paraId="1FEDF331" w14:textId="77777777" w:rsidTr="001D2AA6">
        <w:trPr>
          <w:trHeight w:val="450"/>
        </w:trPr>
        <w:tc>
          <w:tcPr>
            <w:tcW w:w="400" w:type="dxa"/>
            <w:shd w:val="clear" w:color="auto" w:fill="auto"/>
            <w:hideMark/>
          </w:tcPr>
          <w:p w14:paraId="3AEE06B6" w14:textId="77777777" w:rsidR="00BC2B04" w:rsidRPr="00ED7664" w:rsidRDefault="00BC2B04" w:rsidP="005818E8">
            <w:pPr>
              <w:rPr>
                <w:rFonts w:cs="Arial"/>
                <w:sz w:val="16"/>
                <w:szCs w:val="16"/>
              </w:rPr>
            </w:pPr>
            <w:r w:rsidRPr="00ED7664">
              <w:rPr>
                <w:rFonts w:cs="Arial"/>
                <w:sz w:val="16"/>
                <w:szCs w:val="16"/>
              </w:rPr>
              <w:lastRenderedPageBreak/>
              <w:t>10</w:t>
            </w:r>
          </w:p>
        </w:tc>
        <w:tc>
          <w:tcPr>
            <w:tcW w:w="2180" w:type="dxa"/>
            <w:shd w:val="clear" w:color="auto" w:fill="auto"/>
            <w:hideMark/>
          </w:tcPr>
          <w:p w14:paraId="58843E72" w14:textId="77777777" w:rsidR="00BC2B04" w:rsidRPr="00ED7664" w:rsidRDefault="00BC2B04" w:rsidP="005818E8">
            <w:pPr>
              <w:rPr>
                <w:rFonts w:cs="Arial"/>
                <w:sz w:val="16"/>
                <w:szCs w:val="16"/>
              </w:rPr>
            </w:pPr>
            <w:r w:rsidRPr="00ED7664">
              <w:rPr>
                <w:rFonts w:cs="Arial"/>
                <w:sz w:val="16"/>
                <w:szCs w:val="16"/>
              </w:rPr>
              <w:t>Geaccidenteerd terrein (ongelijkmatig)</w:t>
            </w:r>
          </w:p>
        </w:tc>
        <w:tc>
          <w:tcPr>
            <w:tcW w:w="2180" w:type="dxa"/>
            <w:shd w:val="clear" w:color="auto" w:fill="auto"/>
            <w:hideMark/>
          </w:tcPr>
          <w:p w14:paraId="645C7C72" w14:textId="77777777" w:rsidR="00BC2B04" w:rsidRPr="00ED7664" w:rsidRDefault="00BC2B04" w:rsidP="005818E8">
            <w:pPr>
              <w:rPr>
                <w:rFonts w:cs="Arial"/>
                <w:sz w:val="16"/>
                <w:szCs w:val="16"/>
              </w:rPr>
            </w:pPr>
            <w:r w:rsidRPr="00ED7664">
              <w:rPr>
                <w:rFonts w:cs="Arial"/>
                <w:sz w:val="16"/>
                <w:szCs w:val="16"/>
              </w:rPr>
              <w:t>letsel en/of schade</w:t>
            </w:r>
          </w:p>
        </w:tc>
        <w:tc>
          <w:tcPr>
            <w:tcW w:w="2600" w:type="dxa"/>
            <w:shd w:val="clear" w:color="auto" w:fill="auto"/>
            <w:hideMark/>
          </w:tcPr>
          <w:p w14:paraId="4B1F03DF" w14:textId="77777777" w:rsidR="00BC2B04" w:rsidRPr="00ED7664" w:rsidRDefault="00BC2B04" w:rsidP="005818E8">
            <w:pPr>
              <w:rPr>
                <w:rFonts w:cs="Arial"/>
                <w:sz w:val="16"/>
                <w:szCs w:val="16"/>
              </w:rPr>
            </w:pPr>
            <w:r w:rsidRPr="00ED7664">
              <w:rPr>
                <w:rFonts w:cs="Arial"/>
                <w:sz w:val="16"/>
                <w:szCs w:val="16"/>
              </w:rPr>
              <w:t>omvallen materieel / bouwstoffen</w:t>
            </w:r>
          </w:p>
        </w:tc>
        <w:tc>
          <w:tcPr>
            <w:tcW w:w="4269" w:type="dxa"/>
            <w:shd w:val="clear" w:color="auto" w:fill="auto"/>
            <w:hideMark/>
          </w:tcPr>
          <w:p w14:paraId="7FE44F69" w14:textId="77777777" w:rsidR="00BC2B04" w:rsidRPr="00ED7664" w:rsidRDefault="00BC2B04" w:rsidP="005818E8">
            <w:pPr>
              <w:rPr>
                <w:rFonts w:cs="Arial"/>
                <w:sz w:val="16"/>
                <w:szCs w:val="16"/>
              </w:rPr>
            </w:pPr>
          </w:p>
        </w:tc>
        <w:tc>
          <w:tcPr>
            <w:tcW w:w="1120" w:type="dxa"/>
            <w:shd w:val="clear" w:color="auto" w:fill="auto"/>
            <w:noWrap/>
            <w:vAlign w:val="center"/>
            <w:hideMark/>
          </w:tcPr>
          <w:p w14:paraId="74C76155" w14:textId="46F7C426" w:rsidR="00BC2B04" w:rsidRPr="00ED7664" w:rsidRDefault="00525C99" w:rsidP="005818E8">
            <w:pPr>
              <w:jc w:val="center"/>
              <w:rPr>
                <w:rFonts w:cs="Arial"/>
                <w:b/>
                <w:bCs/>
              </w:rPr>
            </w:pPr>
            <w:r>
              <w:rPr>
                <w:rFonts w:cs="Arial"/>
                <w:b/>
                <w:bCs/>
              </w:rPr>
              <w:t>N</w:t>
            </w:r>
          </w:p>
        </w:tc>
      </w:tr>
      <w:tr w:rsidR="00BC2B04" w:rsidRPr="00ED7664" w14:paraId="54E1178F" w14:textId="77777777" w:rsidTr="001D2AA6">
        <w:trPr>
          <w:trHeight w:val="450"/>
        </w:trPr>
        <w:tc>
          <w:tcPr>
            <w:tcW w:w="400" w:type="dxa"/>
            <w:shd w:val="clear" w:color="auto" w:fill="auto"/>
            <w:hideMark/>
          </w:tcPr>
          <w:p w14:paraId="06975547" w14:textId="77777777" w:rsidR="00BC2B04" w:rsidRPr="00ED7664" w:rsidRDefault="00BC2B04" w:rsidP="005818E8">
            <w:pPr>
              <w:rPr>
                <w:rFonts w:cs="Arial"/>
                <w:sz w:val="16"/>
                <w:szCs w:val="16"/>
              </w:rPr>
            </w:pPr>
            <w:r w:rsidRPr="00ED7664">
              <w:rPr>
                <w:rFonts w:cs="Arial"/>
                <w:sz w:val="16"/>
                <w:szCs w:val="16"/>
              </w:rPr>
              <w:t>11</w:t>
            </w:r>
          </w:p>
        </w:tc>
        <w:tc>
          <w:tcPr>
            <w:tcW w:w="2180" w:type="dxa"/>
            <w:shd w:val="clear" w:color="auto" w:fill="auto"/>
            <w:hideMark/>
          </w:tcPr>
          <w:p w14:paraId="76AF3A4A" w14:textId="77777777" w:rsidR="00BC2B04" w:rsidRPr="00ED7664" w:rsidRDefault="00BC2B04" w:rsidP="005818E8">
            <w:pPr>
              <w:rPr>
                <w:rFonts w:cs="Arial"/>
                <w:sz w:val="16"/>
                <w:szCs w:val="16"/>
              </w:rPr>
            </w:pPr>
            <w:r w:rsidRPr="00ED7664">
              <w:rPr>
                <w:rFonts w:cs="Arial"/>
                <w:sz w:val="16"/>
                <w:szCs w:val="16"/>
              </w:rPr>
              <w:t>Grondwater</w:t>
            </w:r>
          </w:p>
        </w:tc>
        <w:tc>
          <w:tcPr>
            <w:tcW w:w="2180" w:type="dxa"/>
            <w:shd w:val="clear" w:color="auto" w:fill="auto"/>
            <w:hideMark/>
          </w:tcPr>
          <w:p w14:paraId="3B5C1D3F" w14:textId="77777777" w:rsidR="00BC2B04" w:rsidRPr="00ED7664" w:rsidRDefault="00BC2B04" w:rsidP="005818E8">
            <w:pPr>
              <w:rPr>
                <w:rFonts w:cs="Arial"/>
                <w:sz w:val="16"/>
                <w:szCs w:val="16"/>
              </w:rPr>
            </w:pPr>
            <w:r w:rsidRPr="00ED7664">
              <w:rPr>
                <w:rFonts w:cs="Arial"/>
                <w:sz w:val="16"/>
                <w:szCs w:val="16"/>
              </w:rPr>
              <w:t>schade aan belendingen</w:t>
            </w:r>
            <w:r>
              <w:rPr>
                <w:rFonts w:cs="Arial"/>
                <w:sz w:val="16"/>
                <w:szCs w:val="16"/>
              </w:rPr>
              <w:t>, verzakking bodem</w:t>
            </w:r>
          </w:p>
        </w:tc>
        <w:tc>
          <w:tcPr>
            <w:tcW w:w="2600" w:type="dxa"/>
            <w:shd w:val="clear" w:color="auto" w:fill="auto"/>
            <w:hideMark/>
          </w:tcPr>
          <w:p w14:paraId="57DAD72C" w14:textId="77777777" w:rsidR="00BC2B04" w:rsidRPr="00ED7664" w:rsidRDefault="00BC2B04" w:rsidP="005818E8">
            <w:pPr>
              <w:rPr>
                <w:rFonts w:cs="Arial"/>
                <w:sz w:val="16"/>
                <w:szCs w:val="16"/>
              </w:rPr>
            </w:pPr>
            <w:r w:rsidRPr="00ED7664">
              <w:rPr>
                <w:rFonts w:cs="Arial"/>
                <w:sz w:val="16"/>
                <w:szCs w:val="16"/>
              </w:rPr>
              <w:t>zetting door verlagen freatisch vlak</w:t>
            </w:r>
          </w:p>
        </w:tc>
        <w:tc>
          <w:tcPr>
            <w:tcW w:w="4269" w:type="dxa"/>
            <w:shd w:val="clear" w:color="auto" w:fill="auto"/>
            <w:hideMark/>
          </w:tcPr>
          <w:p w14:paraId="017D924C" w14:textId="77777777" w:rsidR="00BC2B04" w:rsidRPr="00ED7664" w:rsidRDefault="00BC2B04" w:rsidP="005818E8">
            <w:pPr>
              <w:rPr>
                <w:rFonts w:cs="Arial"/>
                <w:sz w:val="16"/>
                <w:szCs w:val="16"/>
              </w:rPr>
            </w:pPr>
          </w:p>
        </w:tc>
        <w:tc>
          <w:tcPr>
            <w:tcW w:w="1120" w:type="dxa"/>
            <w:shd w:val="clear" w:color="auto" w:fill="auto"/>
            <w:noWrap/>
            <w:vAlign w:val="center"/>
            <w:hideMark/>
          </w:tcPr>
          <w:p w14:paraId="496222E2" w14:textId="76052C0F" w:rsidR="00BC2B04" w:rsidRPr="00ED7664" w:rsidRDefault="00525C99" w:rsidP="005818E8">
            <w:pPr>
              <w:jc w:val="center"/>
              <w:rPr>
                <w:rFonts w:cs="Arial"/>
                <w:b/>
                <w:bCs/>
              </w:rPr>
            </w:pPr>
            <w:r>
              <w:rPr>
                <w:rFonts w:cs="Arial"/>
                <w:b/>
                <w:bCs/>
              </w:rPr>
              <w:t>N</w:t>
            </w:r>
          </w:p>
        </w:tc>
      </w:tr>
      <w:tr w:rsidR="00BC2B04" w:rsidRPr="00ED7664" w14:paraId="636E860A" w14:textId="77777777" w:rsidTr="001D2AA6">
        <w:trPr>
          <w:trHeight w:val="450"/>
        </w:trPr>
        <w:tc>
          <w:tcPr>
            <w:tcW w:w="400" w:type="dxa"/>
            <w:shd w:val="clear" w:color="auto" w:fill="auto"/>
            <w:hideMark/>
          </w:tcPr>
          <w:p w14:paraId="5A51BDFC" w14:textId="77777777" w:rsidR="00BC2B04" w:rsidRPr="00ED7664" w:rsidRDefault="00BC2B04" w:rsidP="005818E8">
            <w:pPr>
              <w:rPr>
                <w:rFonts w:cs="Arial"/>
                <w:sz w:val="16"/>
                <w:szCs w:val="16"/>
              </w:rPr>
            </w:pPr>
            <w:r w:rsidRPr="00ED7664">
              <w:rPr>
                <w:rFonts w:cs="Arial"/>
                <w:sz w:val="16"/>
                <w:szCs w:val="16"/>
              </w:rPr>
              <w:t>12</w:t>
            </w:r>
          </w:p>
        </w:tc>
        <w:tc>
          <w:tcPr>
            <w:tcW w:w="2180" w:type="dxa"/>
            <w:shd w:val="clear" w:color="auto" w:fill="auto"/>
            <w:hideMark/>
          </w:tcPr>
          <w:p w14:paraId="0CF2621D" w14:textId="77777777" w:rsidR="00BC2B04" w:rsidRPr="00ED7664" w:rsidRDefault="00BC2B04" w:rsidP="005818E8">
            <w:pPr>
              <w:rPr>
                <w:rFonts w:cs="Arial"/>
                <w:sz w:val="16"/>
                <w:szCs w:val="16"/>
              </w:rPr>
            </w:pPr>
            <w:r w:rsidRPr="00ED7664">
              <w:rPr>
                <w:rFonts w:cs="Arial"/>
                <w:sz w:val="16"/>
                <w:szCs w:val="16"/>
              </w:rPr>
              <w:t xml:space="preserve">Kabels </w:t>
            </w:r>
            <w:proofErr w:type="spellStart"/>
            <w:r w:rsidRPr="00ED7664">
              <w:rPr>
                <w:rFonts w:cs="Arial"/>
                <w:sz w:val="16"/>
                <w:szCs w:val="16"/>
              </w:rPr>
              <w:t>bovenlijnen</w:t>
            </w:r>
            <w:proofErr w:type="spellEnd"/>
            <w:r w:rsidRPr="00ED7664">
              <w:rPr>
                <w:rFonts w:cs="Arial"/>
                <w:sz w:val="16"/>
                <w:szCs w:val="16"/>
              </w:rPr>
              <w:t>;</w:t>
            </w:r>
            <w:r w:rsidRPr="00ED7664">
              <w:rPr>
                <w:rFonts w:cs="Arial"/>
                <w:sz w:val="16"/>
                <w:szCs w:val="16"/>
              </w:rPr>
              <w:br/>
              <w:t>Trein- trambaan</w:t>
            </w:r>
          </w:p>
        </w:tc>
        <w:tc>
          <w:tcPr>
            <w:tcW w:w="2180" w:type="dxa"/>
            <w:shd w:val="clear" w:color="auto" w:fill="auto"/>
            <w:hideMark/>
          </w:tcPr>
          <w:p w14:paraId="49AAA5C9" w14:textId="77777777" w:rsidR="00BC2B04" w:rsidRPr="00ED7664" w:rsidRDefault="00BC2B04" w:rsidP="005818E8">
            <w:pPr>
              <w:rPr>
                <w:rFonts w:cs="Arial"/>
                <w:sz w:val="16"/>
                <w:szCs w:val="16"/>
              </w:rPr>
            </w:pPr>
            <w:r w:rsidRPr="00ED7664">
              <w:rPr>
                <w:rFonts w:cs="Arial"/>
                <w:sz w:val="16"/>
                <w:szCs w:val="16"/>
              </w:rPr>
              <w:t>elektrocutie en/of schade</w:t>
            </w:r>
          </w:p>
        </w:tc>
        <w:tc>
          <w:tcPr>
            <w:tcW w:w="2600" w:type="dxa"/>
            <w:shd w:val="clear" w:color="auto" w:fill="auto"/>
            <w:hideMark/>
          </w:tcPr>
          <w:p w14:paraId="32A6F327" w14:textId="77777777" w:rsidR="00BC2B04" w:rsidRPr="00ED7664" w:rsidRDefault="00BC2B04" w:rsidP="005818E8">
            <w:pPr>
              <w:rPr>
                <w:rFonts w:cs="Arial"/>
                <w:sz w:val="16"/>
                <w:szCs w:val="16"/>
              </w:rPr>
            </w:pPr>
            <w:r w:rsidRPr="00ED7664">
              <w:rPr>
                <w:rFonts w:cs="Arial"/>
                <w:sz w:val="16"/>
                <w:szCs w:val="16"/>
              </w:rPr>
              <w:t>contact met hoogspanningskabel</w:t>
            </w:r>
          </w:p>
        </w:tc>
        <w:tc>
          <w:tcPr>
            <w:tcW w:w="4269" w:type="dxa"/>
            <w:shd w:val="clear" w:color="auto" w:fill="auto"/>
            <w:hideMark/>
          </w:tcPr>
          <w:p w14:paraId="49CADE8F" w14:textId="77777777" w:rsidR="00BC2B04" w:rsidRPr="00ED7664" w:rsidRDefault="00BC2B04" w:rsidP="005818E8">
            <w:pPr>
              <w:rPr>
                <w:rFonts w:cs="Arial"/>
                <w:sz w:val="16"/>
                <w:szCs w:val="16"/>
              </w:rPr>
            </w:pPr>
          </w:p>
        </w:tc>
        <w:tc>
          <w:tcPr>
            <w:tcW w:w="1120" w:type="dxa"/>
            <w:shd w:val="clear" w:color="auto" w:fill="auto"/>
            <w:noWrap/>
            <w:vAlign w:val="center"/>
            <w:hideMark/>
          </w:tcPr>
          <w:p w14:paraId="06C8E10E" w14:textId="3C8CD4E0" w:rsidR="00BC2B04" w:rsidRPr="00ED7664" w:rsidRDefault="00525C99" w:rsidP="005818E8">
            <w:pPr>
              <w:jc w:val="center"/>
              <w:rPr>
                <w:rFonts w:cs="Arial"/>
                <w:b/>
                <w:bCs/>
              </w:rPr>
            </w:pPr>
            <w:r>
              <w:rPr>
                <w:rFonts w:cs="Arial"/>
                <w:b/>
                <w:bCs/>
              </w:rPr>
              <w:t>N</w:t>
            </w:r>
          </w:p>
        </w:tc>
      </w:tr>
      <w:tr w:rsidR="00BC2B04" w:rsidRPr="00ED7664" w14:paraId="2E9426D5" w14:textId="77777777" w:rsidTr="001D2AA6">
        <w:trPr>
          <w:trHeight w:val="450"/>
        </w:trPr>
        <w:tc>
          <w:tcPr>
            <w:tcW w:w="400" w:type="dxa"/>
            <w:shd w:val="clear" w:color="auto" w:fill="auto"/>
            <w:hideMark/>
          </w:tcPr>
          <w:p w14:paraId="22191111" w14:textId="77777777" w:rsidR="00BC2B04" w:rsidRPr="00ED7664" w:rsidRDefault="00BC2B04" w:rsidP="005818E8">
            <w:pPr>
              <w:rPr>
                <w:rFonts w:cs="Arial"/>
                <w:sz w:val="16"/>
                <w:szCs w:val="16"/>
              </w:rPr>
            </w:pPr>
            <w:r w:rsidRPr="00ED7664">
              <w:rPr>
                <w:rFonts w:cs="Arial"/>
                <w:sz w:val="16"/>
                <w:szCs w:val="16"/>
              </w:rPr>
              <w:t>13</w:t>
            </w:r>
          </w:p>
        </w:tc>
        <w:tc>
          <w:tcPr>
            <w:tcW w:w="2180" w:type="dxa"/>
            <w:shd w:val="clear" w:color="auto" w:fill="auto"/>
            <w:hideMark/>
          </w:tcPr>
          <w:p w14:paraId="36B06E13" w14:textId="77777777" w:rsidR="00BC2B04" w:rsidRPr="00ED7664" w:rsidRDefault="00BC2B04" w:rsidP="005818E8">
            <w:pPr>
              <w:rPr>
                <w:rFonts w:cs="Arial"/>
                <w:sz w:val="16"/>
                <w:szCs w:val="16"/>
              </w:rPr>
            </w:pPr>
            <w:r w:rsidRPr="00ED7664">
              <w:rPr>
                <w:rFonts w:cs="Arial"/>
                <w:sz w:val="16"/>
                <w:szCs w:val="16"/>
              </w:rPr>
              <w:t>Kabels en leidingen in bodem</w:t>
            </w:r>
          </w:p>
        </w:tc>
        <w:tc>
          <w:tcPr>
            <w:tcW w:w="2180" w:type="dxa"/>
            <w:shd w:val="clear" w:color="auto" w:fill="auto"/>
            <w:hideMark/>
          </w:tcPr>
          <w:p w14:paraId="297BB1E2" w14:textId="77777777" w:rsidR="00BC2B04" w:rsidRPr="00ED7664" w:rsidRDefault="00BC2B04" w:rsidP="005818E8">
            <w:pPr>
              <w:rPr>
                <w:rFonts w:cs="Arial"/>
                <w:sz w:val="16"/>
                <w:szCs w:val="16"/>
              </w:rPr>
            </w:pPr>
            <w:r>
              <w:rPr>
                <w:rFonts w:cs="Arial"/>
                <w:sz w:val="16"/>
                <w:szCs w:val="16"/>
              </w:rPr>
              <w:t>elektrocutie</w:t>
            </w:r>
            <w:r w:rsidRPr="00ED7664">
              <w:rPr>
                <w:rFonts w:cs="Arial"/>
                <w:sz w:val="16"/>
                <w:szCs w:val="16"/>
              </w:rPr>
              <w:t xml:space="preserve"> en/of schade</w:t>
            </w:r>
          </w:p>
        </w:tc>
        <w:tc>
          <w:tcPr>
            <w:tcW w:w="2600" w:type="dxa"/>
            <w:shd w:val="clear" w:color="auto" w:fill="auto"/>
            <w:hideMark/>
          </w:tcPr>
          <w:p w14:paraId="096402EC" w14:textId="77777777" w:rsidR="00BC2B04" w:rsidRPr="00ED7664" w:rsidRDefault="00BC2B04" w:rsidP="005818E8">
            <w:pPr>
              <w:rPr>
                <w:rFonts w:cs="Arial"/>
                <w:sz w:val="16"/>
                <w:szCs w:val="16"/>
              </w:rPr>
            </w:pPr>
            <w:r w:rsidRPr="00ED7664">
              <w:rPr>
                <w:rFonts w:cs="Arial"/>
                <w:sz w:val="16"/>
                <w:szCs w:val="16"/>
              </w:rPr>
              <w:t>beschadiging kabels en leidingen</w:t>
            </w:r>
          </w:p>
        </w:tc>
        <w:tc>
          <w:tcPr>
            <w:tcW w:w="4269" w:type="dxa"/>
            <w:shd w:val="clear" w:color="auto" w:fill="auto"/>
            <w:hideMark/>
          </w:tcPr>
          <w:p w14:paraId="5CD0C6B7" w14:textId="77777777" w:rsidR="00BC2B04" w:rsidRPr="00ED7664" w:rsidRDefault="00BC2B04" w:rsidP="005818E8">
            <w:pPr>
              <w:rPr>
                <w:rFonts w:cs="Arial"/>
                <w:sz w:val="16"/>
                <w:szCs w:val="16"/>
              </w:rPr>
            </w:pPr>
          </w:p>
        </w:tc>
        <w:tc>
          <w:tcPr>
            <w:tcW w:w="1120" w:type="dxa"/>
            <w:shd w:val="clear" w:color="auto" w:fill="auto"/>
            <w:noWrap/>
            <w:vAlign w:val="center"/>
            <w:hideMark/>
          </w:tcPr>
          <w:p w14:paraId="5064300C" w14:textId="49E90F8D" w:rsidR="00BC2B04" w:rsidRPr="00ED7664" w:rsidRDefault="00525C99" w:rsidP="005818E8">
            <w:pPr>
              <w:jc w:val="center"/>
              <w:rPr>
                <w:rFonts w:cs="Arial"/>
                <w:b/>
                <w:bCs/>
              </w:rPr>
            </w:pPr>
            <w:r>
              <w:rPr>
                <w:rFonts w:cs="Arial"/>
                <w:b/>
                <w:bCs/>
              </w:rPr>
              <w:t>N</w:t>
            </w:r>
          </w:p>
        </w:tc>
      </w:tr>
      <w:tr w:rsidR="00BC2B04" w:rsidRPr="00ED7664" w14:paraId="2FE6BBD1" w14:textId="77777777" w:rsidTr="001D2AA6">
        <w:trPr>
          <w:trHeight w:val="450"/>
        </w:trPr>
        <w:tc>
          <w:tcPr>
            <w:tcW w:w="400" w:type="dxa"/>
            <w:shd w:val="clear" w:color="auto" w:fill="auto"/>
            <w:hideMark/>
          </w:tcPr>
          <w:p w14:paraId="04A2977E" w14:textId="77777777" w:rsidR="00BC2B04" w:rsidRPr="00ED7664" w:rsidRDefault="00BC2B04" w:rsidP="005818E8">
            <w:pPr>
              <w:rPr>
                <w:rFonts w:cs="Arial"/>
                <w:sz w:val="16"/>
                <w:szCs w:val="16"/>
              </w:rPr>
            </w:pPr>
            <w:r w:rsidRPr="00ED7664">
              <w:rPr>
                <w:rFonts w:cs="Arial"/>
                <w:sz w:val="16"/>
                <w:szCs w:val="16"/>
              </w:rPr>
              <w:t>14</w:t>
            </w:r>
          </w:p>
        </w:tc>
        <w:tc>
          <w:tcPr>
            <w:tcW w:w="2180" w:type="dxa"/>
            <w:shd w:val="clear" w:color="auto" w:fill="auto"/>
            <w:hideMark/>
          </w:tcPr>
          <w:p w14:paraId="6C9A75A4" w14:textId="77777777" w:rsidR="00BC2B04" w:rsidRPr="00ED7664" w:rsidRDefault="00BC2B04" w:rsidP="005818E8">
            <w:pPr>
              <w:rPr>
                <w:rFonts w:cs="Arial"/>
                <w:sz w:val="16"/>
                <w:szCs w:val="16"/>
              </w:rPr>
            </w:pPr>
            <w:r w:rsidRPr="00ED7664">
              <w:rPr>
                <w:rFonts w:cs="Arial"/>
                <w:sz w:val="16"/>
                <w:szCs w:val="16"/>
              </w:rPr>
              <w:t>Meerdere partijen werkzaam</w:t>
            </w:r>
          </w:p>
        </w:tc>
        <w:tc>
          <w:tcPr>
            <w:tcW w:w="2180" w:type="dxa"/>
            <w:shd w:val="clear" w:color="auto" w:fill="auto"/>
            <w:hideMark/>
          </w:tcPr>
          <w:p w14:paraId="7CA00F9B" w14:textId="77777777" w:rsidR="00BC2B04" w:rsidRPr="00ED7664" w:rsidRDefault="00BC2B04" w:rsidP="005818E8">
            <w:pPr>
              <w:rPr>
                <w:rFonts w:cs="Arial"/>
                <w:sz w:val="16"/>
                <w:szCs w:val="16"/>
              </w:rPr>
            </w:pPr>
            <w:r w:rsidRPr="00ED7664">
              <w:rPr>
                <w:rFonts w:cs="Arial"/>
                <w:sz w:val="16"/>
                <w:szCs w:val="16"/>
              </w:rPr>
              <w:t>letsel en/of schade</w:t>
            </w:r>
          </w:p>
        </w:tc>
        <w:tc>
          <w:tcPr>
            <w:tcW w:w="2600" w:type="dxa"/>
            <w:shd w:val="clear" w:color="auto" w:fill="auto"/>
            <w:hideMark/>
          </w:tcPr>
          <w:p w14:paraId="2383B767" w14:textId="77777777" w:rsidR="00BC2B04" w:rsidRPr="00ED7664" w:rsidRDefault="00BC2B04" w:rsidP="005818E8">
            <w:pPr>
              <w:rPr>
                <w:rFonts w:cs="Arial"/>
                <w:sz w:val="16"/>
                <w:szCs w:val="16"/>
              </w:rPr>
            </w:pPr>
            <w:r w:rsidRPr="00ED7664">
              <w:rPr>
                <w:rFonts w:cs="Arial"/>
                <w:sz w:val="16"/>
                <w:szCs w:val="16"/>
              </w:rPr>
              <w:t>op dezelfde tijd en plaats werk uitvoeren</w:t>
            </w:r>
          </w:p>
        </w:tc>
        <w:tc>
          <w:tcPr>
            <w:tcW w:w="4269" w:type="dxa"/>
            <w:shd w:val="clear" w:color="auto" w:fill="auto"/>
            <w:hideMark/>
          </w:tcPr>
          <w:p w14:paraId="0F1FBB45" w14:textId="77777777" w:rsidR="00BC2B04" w:rsidRPr="00ED7664" w:rsidRDefault="00BC2B04" w:rsidP="005818E8">
            <w:pPr>
              <w:rPr>
                <w:rFonts w:cs="Arial"/>
                <w:sz w:val="16"/>
                <w:szCs w:val="16"/>
              </w:rPr>
            </w:pPr>
            <w:r>
              <w:rPr>
                <w:rFonts w:cs="Arial"/>
                <w:sz w:val="16"/>
                <w:szCs w:val="16"/>
              </w:rPr>
              <w:t xml:space="preserve">Opstellen overkoepeld VG plan uitvoeringsfase/ aanstellen </w:t>
            </w:r>
            <w:proofErr w:type="spellStart"/>
            <w:r>
              <w:rPr>
                <w:rFonts w:cs="Arial"/>
                <w:sz w:val="16"/>
                <w:szCs w:val="16"/>
              </w:rPr>
              <w:t>HoCo</w:t>
            </w:r>
            <w:proofErr w:type="spellEnd"/>
          </w:p>
        </w:tc>
        <w:tc>
          <w:tcPr>
            <w:tcW w:w="1120" w:type="dxa"/>
            <w:shd w:val="clear" w:color="auto" w:fill="auto"/>
            <w:noWrap/>
            <w:vAlign w:val="center"/>
            <w:hideMark/>
          </w:tcPr>
          <w:p w14:paraId="4F5FF92B" w14:textId="6B526C82" w:rsidR="00BC2B04" w:rsidRPr="00ED7664" w:rsidRDefault="00525C99" w:rsidP="005818E8">
            <w:pPr>
              <w:jc w:val="center"/>
              <w:rPr>
                <w:rFonts w:cs="Arial"/>
                <w:b/>
                <w:bCs/>
              </w:rPr>
            </w:pPr>
            <w:r>
              <w:rPr>
                <w:rFonts w:cs="Arial"/>
                <w:b/>
                <w:bCs/>
              </w:rPr>
              <w:t>N</w:t>
            </w:r>
          </w:p>
        </w:tc>
      </w:tr>
      <w:tr w:rsidR="00BC2B04" w:rsidRPr="00ED7664" w14:paraId="770F2041" w14:textId="77777777" w:rsidTr="001D2AA6">
        <w:trPr>
          <w:trHeight w:val="450"/>
        </w:trPr>
        <w:tc>
          <w:tcPr>
            <w:tcW w:w="400" w:type="dxa"/>
            <w:shd w:val="clear" w:color="auto" w:fill="auto"/>
            <w:hideMark/>
          </w:tcPr>
          <w:p w14:paraId="41C0088F" w14:textId="77777777" w:rsidR="00BC2B04" w:rsidRPr="00ED7664" w:rsidRDefault="00BC2B04" w:rsidP="005818E8">
            <w:pPr>
              <w:rPr>
                <w:rFonts w:cs="Arial"/>
                <w:sz w:val="16"/>
                <w:szCs w:val="16"/>
              </w:rPr>
            </w:pPr>
            <w:r w:rsidRPr="00ED7664">
              <w:rPr>
                <w:rFonts w:cs="Arial"/>
                <w:sz w:val="16"/>
                <w:szCs w:val="16"/>
              </w:rPr>
              <w:t>15</w:t>
            </w:r>
          </w:p>
        </w:tc>
        <w:tc>
          <w:tcPr>
            <w:tcW w:w="2180" w:type="dxa"/>
            <w:shd w:val="clear" w:color="auto" w:fill="auto"/>
            <w:hideMark/>
          </w:tcPr>
          <w:p w14:paraId="7F15224C" w14:textId="77777777" w:rsidR="00BC2B04" w:rsidRPr="00ED7664" w:rsidRDefault="00BC2B04" w:rsidP="005818E8">
            <w:pPr>
              <w:rPr>
                <w:rFonts w:cs="Arial"/>
                <w:sz w:val="16"/>
                <w:szCs w:val="16"/>
              </w:rPr>
            </w:pPr>
            <w:r w:rsidRPr="00ED7664">
              <w:rPr>
                <w:rFonts w:cs="Arial"/>
                <w:sz w:val="16"/>
                <w:szCs w:val="16"/>
              </w:rPr>
              <w:t>In of nabij van open water</w:t>
            </w:r>
          </w:p>
        </w:tc>
        <w:tc>
          <w:tcPr>
            <w:tcW w:w="2180" w:type="dxa"/>
            <w:shd w:val="clear" w:color="auto" w:fill="auto"/>
            <w:hideMark/>
          </w:tcPr>
          <w:p w14:paraId="68D1C155" w14:textId="77777777" w:rsidR="00BC2B04" w:rsidRPr="00ED7664" w:rsidRDefault="00BC2B04" w:rsidP="005818E8">
            <w:pPr>
              <w:rPr>
                <w:rFonts w:cs="Arial"/>
                <w:sz w:val="16"/>
                <w:szCs w:val="16"/>
              </w:rPr>
            </w:pPr>
            <w:r w:rsidRPr="00ED7664">
              <w:rPr>
                <w:rFonts w:cs="Arial"/>
                <w:sz w:val="16"/>
                <w:szCs w:val="16"/>
              </w:rPr>
              <w:t>letsel en/of schade</w:t>
            </w:r>
          </w:p>
        </w:tc>
        <w:tc>
          <w:tcPr>
            <w:tcW w:w="2600" w:type="dxa"/>
            <w:shd w:val="clear" w:color="auto" w:fill="auto"/>
            <w:hideMark/>
          </w:tcPr>
          <w:p w14:paraId="51F2C04E" w14:textId="77777777" w:rsidR="00BC2B04" w:rsidRPr="00ED7664" w:rsidRDefault="00BC2B04" w:rsidP="005818E8">
            <w:pPr>
              <w:rPr>
                <w:rFonts w:cs="Arial"/>
                <w:sz w:val="16"/>
                <w:szCs w:val="16"/>
              </w:rPr>
            </w:pPr>
            <w:r w:rsidRPr="00ED7664">
              <w:rPr>
                <w:rFonts w:cs="Arial"/>
                <w:sz w:val="16"/>
                <w:szCs w:val="16"/>
              </w:rPr>
              <w:t>in water raken</w:t>
            </w:r>
          </w:p>
        </w:tc>
        <w:tc>
          <w:tcPr>
            <w:tcW w:w="4269" w:type="dxa"/>
            <w:shd w:val="clear" w:color="auto" w:fill="auto"/>
            <w:hideMark/>
          </w:tcPr>
          <w:p w14:paraId="68C855C9" w14:textId="77777777" w:rsidR="00BC2B04" w:rsidRPr="00ED7664" w:rsidRDefault="00BC2B04" w:rsidP="005818E8">
            <w:pPr>
              <w:rPr>
                <w:rFonts w:cs="Arial"/>
                <w:sz w:val="16"/>
                <w:szCs w:val="16"/>
              </w:rPr>
            </w:pPr>
          </w:p>
        </w:tc>
        <w:tc>
          <w:tcPr>
            <w:tcW w:w="1120" w:type="dxa"/>
            <w:shd w:val="clear" w:color="auto" w:fill="auto"/>
            <w:noWrap/>
            <w:vAlign w:val="center"/>
            <w:hideMark/>
          </w:tcPr>
          <w:p w14:paraId="688FFDF9" w14:textId="56F06C30" w:rsidR="00BC2B04" w:rsidRPr="00ED7664" w:rsidRDefault="00525C99" w:rsidP="005818E8">
            <w:pPr>
              <w:jc w:val="center"/>
              <w:rPr>
                <w:rFonts w:cs="Arial"/>
                <w:b/>
                <w:bCs/>
              </w:rPr>
            </w:pPr>
            <w:r>
              <w:rPr>
                <w:rFonts w:cs="Arial"/>
                <w:b/>
                <w:bCs/>
              </w:rPr>
              <w:t>N</w:t>
            </w:r>
          </w:p>
        </w:tc>
      </w:tr>
      <w:tr w:rsidR="00BC2B04" w:rsidRPr="00ED7664" w14:paraId="191F5540" w14:textId="77777777" w:rsidTr="001D2AA6">
        <w:trPr>
          <w:trHeight w:val="450"/>
        </w:trPr>
        <w:tc>
          <w:tcPr>
            <w:tcW w:w="400" w:type="dxa"/>
            <w:shd w:val="clear" w:color="auto" w:fill="auto"/>
            <w:hideMark/>
          </w:tcPr>
          <w:p w14:paraId="1A5565E9" w14:textId="77777777" w:rsidR="00BC2B04" w:rsidRPr="00ED7664" w:rsidRDefault="00BC2B04" w:rsidP="005818E8">
            <w:pPr>
              <w:rPr>
                <w:rFonts w:cs="Arial"/>
                <w:sz w:val="16"/>
                <w:szCs w:val="16"/>
              </w:rPr>
            </w:pPr>
            <w:r w:rsidRPr="00ED7664">
              <w:rPr>
                <w:rFonts w:cs="Arial"/>
                <w:sz w:val="16"/>
                <w:szCs w:val="16"/>
              </w:rPr>
              <w:t>16</w:t>
            </w:r>
          </w:p>
        </w:tc>
        <w:tc>
          <w:tcPr>
            <w:tcW w:w="2180" w:type="dxa"/>
            <w:shd w:val="clear" w:color="auto" w:fill="auto"/>
            <w:hideMark/>
          </w:tcPr>
          <w:p w14:paraId="59335EB4" w14:textId="77777777" w:rsidR="00BC2B04" w:rsidRPr="00ED7664" w:rsidRDefault="00BC2B04" w:rsidP="005818E8">
            <w:pPr>
              <w:rPr>
                <w:rFonts w:cs="Arial"/>
                <w:sz w:val="16"/>
                <w:szCs w:val="16"/>
              </w:rPr>
            </w:pPr>
            <w:r w:rsidRPr="00ED7664">
              <w:rPr>
                <w:rFonts w:cs="Arial"/>
                <w:sz w:val="16"/>
                <w:szCs w:val="16"/>
              </w:rPr>
              <w:t>Spoorbaan overwegen</w:t>
            </w:r>
          </w:p>
        </w:tc>
        <w:tc>
          <w:tcPr>
            <w:tcW w:w="2180" w:type="dxa"/>
            <w:shd w:val="clear" w:color="auto" w:fill="auto"/>
            <w:hideMark/>
          </w:tcPr>
          <w:p w14:paraId="22C50F09" w14:textId="77777777" w:rsidR="00BC2B04" w:rsidRPr="00ED7664" w:rsidRDefault="00BC2B04" w:rsidP="005818E8">
            <w:pPr>
              <w:rPr>
                <w:rFonts w:cs="Arial"/>
                <w:sz w:val="16"/>
                <w:szCs w:val="16"/>
              </w:rPr>
            </w:pPr>
            <w:r w:rsidRPr="00ED7664">
              <w:rPr>
                <w:rFonts w:cs="Arial"/>
                <w:sz w:val="16"/>
                <w:szCs w:val="16"/>
              </w:rPr>
              <w:t>aanrijdingsgevaar</w:t>
            </w:r>
          </w:p>
        </w:tc>
        <w:tc>
          <w:tcPr>
            <w:tcW w:w="2600" w:type="dxa"/>
            <w:shd w:val="clear" w:color="auto" w:fill="auto"/>
            <w:hideMark/>
          </w:tcPr>
          <w:p w14:paraId="7CDE9878" w14:textId="77777777" w:rsidR="00BC2B04" w:rsidRPr="00ED7664" w:rsidRDefault="00BC2B04" w:rsidP="005818E8">
            <w:pPr>
              <w:rPr>
                <w:rFonts w:cs="Arial"/>
                <w:sz w:val="16"/>
                <w:szCs w:val="16"/>
              </w:rPr>
            </w:pPr>
            <w:r w:rsidRPr="00ED7664">
              <w:rPr>
                <w:rFonts w:cs="Arial"/>
                <w:sz w:val="16"/>
                <w:szCs w:val="16"/>
              </w:rPr>
              <w:t>onachtzaamheid bij het  werken</w:t>
            </w:r>
          </w:p>
        </w:tc>
        <w:tc>
          <w:tcPr>
            <w:tcW w:w="4269" w:type="dxa"/>
            <w:shd w:val="clear" w:color="auto" w:fill="auto"/>
            <w:hideMark/>
          </w:tcPr>
          <w:p w14:paraId="028C2963" w14:textId="77777777" w:rsidR="00BC2B04" w:rsidRPr="00ED7664" w:rsidRDefault="00BC2B04" w:rsidP="005818E8">
            <w:pPr>
              <w:rPr>
                <w:rFonts w:cs="Arial"/>
                <w:sz w:val="16"/>
                <w:szCs w:val="16"/>
              </w:rPr>
            </w:pPr>
          </w:p>
        </w:tc>
        <w:tc>
          <w:tcPr>
            <w:tcW w:w="1120" w:type="dxa"/>
            <w:shd w:val="clear" w:color="auto" w:fill="auto"/>
            <w:noWrap/>
            <w:vAlign w:val="center"/>
            <w:hideMark/>
          </w:tcPr>
          <w:p w14:paraId="561C5CC2" w14:textId="428426C6" w:rsidR="00BC2B04" w:rsidRPr="00ED7664" w:rsidRDefault="00525C99" w:rsidP="005818E8">
            <w:pPr>
              <w:jc w:val="center"/>
              <w:rPr>
                <w:rFonts w:cs="Arial"/>
                <w:b/>
                <w:bCs/>
              </w:rPr>
            </w:pPr>
            <w:r>
              <w:rPr>
                <w:rFonts w:cs="Arial"/>
                <w:b/>
                <w:bCs/>
              </w:rPr>
              <w:t>N</w:t>
            </w:r>
          </w:p>
        </w:tc>
      </w:tr>
      <w:tr w:rsidR="00BC2B04" w:rsidRPr="00ED7664" w14:paraId="4BA3289F" w14:textId="77777777" w:rsidTr="001D2AA6">
        <w:trPr>
          <w:trHeight w:val="450"/>
        </w:trPr>
        <w:tc>
          <w:tcPr>
            <w:tcW w:w="400" w:type="dxa"/>
            <w:shd w:val="clear" w:color="auto" w:fill="auto"/>
            <w:hideMark/>
          </w:tcPr>
          <w:p w14:paraId="62162967" w14:textId="77777777" w:rsidR="00BC2B04" w:rsidRPr="00ED7664" w:rsidRDefault="00BC2B04" w:rsidP="005818E8">
            <w:pPr>
              <w:rPr>
                <w:rFonts w:cs="Arial"/>
                <w:sz w:val="16"/>
                <w:szCs w:val="16"/>
              </w:rPr>
            </w:pPr>
            <w:r w:rsidRPr="00ED7664">
              <w:rPr>
                <w:rFonts w:cs="Arial"/>
                <w:sz w:val="16"/>
                <w:szCs w:val="16"/>
              </w:rPr>
              <w:t>17</w:t>
            </w:r>
          </w:p>
        </w:tc>
        <w:tc>
          <w:tcPr>
            <w:tcW w:w="2180" w:type="dxa"/>
            <w:shd w:val="clear" w:color="auto" w:fill="auto"/>
            <w:hideMark/>
          </w:tcPr>
          <w:p w14:paraId="073F3441" w14:textId="77777777" w:rsidR="00BC2B04" w:rsidRPr="00ED7664" w:rsidRDefault="00BC2B04" w:rsidP="005818E8">
            <w:pPr>
              <w:rPr>
                <w:rFonts w:cs="Arial"/>
                <w:sz w:val="16"/>
                <w:szCs w:val="16"/>
              </w:rPr>
            </w:pPr>
            <w:r w:rsidRPr="00ED7664">
              <w:rPr>
                <w:rFonts w:cs="Arial"/>
                <w:sz w:val="16"/>
                <w:szCs w:val="16"/>
              </w:rPr>
              <w:t>Vandalismegevoelig</w:t>
            </w:r>
          </w:p>
        </w:tc>
        <w:tc>
          <w:tcPr>
            <w:tcW w:w="2180" w:type="dxa"/>
            <w:shd w:val="clear" w:color="auto" w:fill="auto"/>
            <w:hideMark/>
          </w:tcPr>
          <w:p w14:paraId="1EC4614E" w14:textId="77777777" w:rsidR="00BC2B04" w:rsidRPr="00ED7664" w:rsidRDefault="00BC2B04" w:rsidP="005818E8">
            <w:pPr>
              <w:rPr>
                <w:rFonts w:cs="Arial"/>
                <w:sz w:val="16"/>
                <w:szCs w:val="16"/>
              </w:rPr>
            </w:pPr>
            <w:r w:rsidRPr="00ED7664">
              <w:rPr>
                <w:rFonts w:cs="Arial"/>
                <w:sz w:val="16"/>
                <w:szCs w:val="16"/>
              </w:rPr>
              <w:t>vernieling, diefstal</w:t>
            </w:r>
          </w:p>
        </w:tc>
        <w:tc>
          <w:tcPr>
            <w:tcW w:w="2600" w:type="dxa"/>
            <w:shd w:val="clear" w:color="auto" w:fill="auto"/>
            <w:hideMark/>
          </w:tcPr>
          <w:p w14:paraId="6ED5AFF2" w14:textId="77777777" w:rsidR="00BC2B04" w:rsidRPr="00ED7664" w:rsidRDefault="00BC2B04" w:rsidP="005818E8">
            <w:pPr>
              <w:rPr>
                <w:rFonts w:cs="Arial"/>
                <w:sz w:val="16"/>
                <w:szCs w:val="16"/>
              </w:rPr>
            </w:pPr>
            <w:r w:rsidRPr="00ED7664">
              <w:rPr>
                <w:rFonts w:cs="Arial"/>
                <w:sz w:val="16"/>
                <w:szCs w:val="16"/>
              </w:rPr>
              <w:t>geen (nauwelijks) toezicht buiten werktijd</w:t>
            </w:r>
          </w:p>
        </w:tc>
        <w:tc>
          <w:tcPr>
            <w:tcW w:w="4269" w:type="dxa"/>
            <w:shd w:val="clear" w:color="auto" w:fill="auto"/>
            <w:hideMark/>
          </w:tcPr>
          <w:p w14:paraId="16CBC31D" w14:textId="77777777" w:rsidR="00BC2B04" w:rsidRPr="00ED7664" w:rsidRDefault="00BC2B04" w:rsidP="005818E8">
            <w:pPr>
              <w:rPr>
                <w:rFonts w:cs="Arial"/>
                <w:sz w:val="16"/>
                <w:szCs w:val="16"/>
              </w:rPr>
            </w:pPr>
          </w:p>
        </w:tc>
        <w:tc>
          <w:tcPr>
            <w:tcW w:w="1120" w:type="dxa"/>
            <w:shd w:val="clear" w:color="auto" w:fill="auto"/>
            <w:noWrap/>
            <w:vAlign w:val="center"/>
            <w:hideMark/>
          </w:tcPr>
          <w:p w14:paraId="2208EE1A" w14:textId="28924383" w:rsidR="00BC2B04" w:rsidRPr="00ED7664" w:rsidRDefault="00525C99" w:rsidP="005818E8">
            <w:pPr>
              <w:jc w:val="center"/>
              <w:rPr>
                <w:rFonts w:cs="Arial"/>
                <w:b/>
                <w:bCs/>
              </w:rPr>
            </w:pPr>
            <w:r>
              <w:rPr>
                <w:rFonts w:cs="Arial"/>
                <w:b/>
                <w:bCs/>
              </w:rPr>
              <w:t>N</w:t>
            </w:r>
          </w:p>
        </w:tc>
      </w:tr>
      <w:tr w:rsidR="00BC2B04" w:rsidRPr="00ED7664" w14:paraId="1078BF2D" w14:textId="77777777" w:rsidTr="001D2AA6">
        <w:trPr>
          <w:trHeight w:val="450"/>
        </w:trPr>
        <w:tc>
          <w:tcPr>
            <w:tcW w:w="400" w:type="dxa"/>
            <w:shd w:val="clear" w:color="auto" w:fill="auto"/>
            <w:hideMark/>
          </w:tcPr>
          <w:p w14:paraId="4D5A390C" w14:textId="77777777" w:rsidR="00BC2B04" w:rsidRPr="00ED7664" w:rsidRDefault="00BC2B04" w:rsidP="005818E8">
            <w:pPr>
              <w:rPr>
                <w:rFonts w:cs="Arial"/>
                <w:sz w:val="16"/>
                <w:szCs w:val="16"/>
              </w:rPr>
            </w:pPr>
            <w:r w:rsidRPr="00ED7664">
              <w:rPr>
                <w:rFonts w:cs="Arial"/>
                <w:sz w:val="16"/>
                <w:szCs w:val="16"/>
              </w:rPr>
              <w:t>18</w:t>
            </w:r>
          </w:p>
        </w:tc>
        <w:tc>
          <w:tcPr>
            <w:tcW w:w="2180" w:type="dxa"/>
            <w:shd w:val="clear" w:color="auto" w:fill="auto"/>
            <w:hideMark/>
          </w:tcPr>
          <w:p w14:paraId="194B60AC" w14:textId="77777777" w:rsidR="00BC2B04" w:rsidRPr="00ED7664" w:rsidRDefault="00BC2B04" w:rsidP="005818E8">
            <w:pPr>
              <w:rPr>
                <w:rFonts w:cs="Arial"/>
                <w:sz w:val="16"/>
                <w:szCs w:val="16"/>
              </w:rPr>
            </w:pPr>
            <w:r w:rsidRPr="00ED7664">
              <w:rPr>
                <w:rFonts w:cs="Arial"/>
                <w:sz w:val="16"/>
                <w:szCs w:val="16"/>
              </w:rPr>
              <w:t xml:space="preserve">Werken in of nabij de </w:t>
            </w:r>
            <w:proofErr w:type="spellStart"/>
            <w:r w:rsidRPr="00ED7664">
              <w:rPr>
                <w:rFonts w:cs="Arial"/>
                <w:sz w:val="16"/>
                <w:szCs w:val="16"/>
              </w:rPr>
              <w:t>verkeerssituatie's</w:t>
            </w:r>
            <w:proofErr w:type="spellEnd"/>
          </w:p>
        </w:tc>
        <w:tc>
          <w:tcPr>
            <w:tcW w:w="2180" w:type="dxa"/>
            <w:shd w:val="clear" w:color="auto" w:fill="auto"/>
            <w:hideMark/>
          </w:tcPr>
          <w:p w14:paraId="7BC85BC1" w14:textId="77777777" w:rsidR="00BC2B04" w:rsidRPr="00ED7664" w:rsidRDefault="00BC2B04" w:rsidP="005818E8">
            <w:pPr>
              <w:rPr>
                <w:rFonts w:cs="Arial"/>
                <w:sz w:val="16"/>
                <w:szCs w:val="16"/>
              </w:rPr>
            </w:pPr>
            <w:r w:rsidRPr="00ED7664">
              <w:rPr>
                <w:rFonts w:cs="Arial"/>
                <w:sz w:val="16"/>
                <w:szCs w:val="16"/>
              </w:rPr>
              <w:t>aanrijdingsgevaar</w:t>
            </w:r>
          </w:p>
        </w:tc>
        <w:tc>
          <w:tcPr>
            <w:tcW w:w="2600" w:type="dxa"/>
            <w:shd w:val="clear" w:color="auto" w:fill="auto"/>
            <w:hideMark/>
          </w:tcPr>
          <w:p w14:paraId="507500EF" w14:textId="77777777" w:rsidR="00BC2B04" w:rsidRPr="00ED7664" w:rsidRDefault="00BC2B04" w:rsidP="005818E8">
            <w:pPr>
              <w:rPr>
                <w:rFonts w:cs="Arial"/>
                <w:sz w:val="16"/>
                <w:szCs w:val="16"/>
              </w:rPr>
            </w:pPr>
            <w:r w:rsidRPr="00ED7664">
              <w:rPr>
                <w:rFonts w:cs="Arial"/>
                <w:sz w:val="16"/>
                <w:szCs w:val="16"/>
              </w:rPr>
              <w:t>gebrek aan overzicht door verkeersdrukte</w:t>
            </w:r>
          </w:p>
        </w:tc>
        <w:tc>
          <w:tcPr>
            <w:tcW w:w="4269" w:type="dxa"/>
            <w:shd w:val="clear" w:color="auto" w:fill="auto"/>
            <w:hideMark/>
          </w:tcPr>
          <w:p w14:paraId="33B1BA8D" w14:textId="77777777" w:rsidR="00BC2B04" w:rsidRPr="00ED7664" w:rsidRDefault="00BC2B04" w:rsidP="005818E8">
            <w:pPr>
              <w:rPr>
                <w:rFonts w:cs="Arial"/>
                <w:sz w:val="16"/>
                <w:szCs w:val="16"/>
              </w:rPr>
            </w:pPr>
            <w:r>
              <w:rPr>
                <w:rFonts w:cs="Arial"/>
                <w:sz w:val="16"/>
                <w:szCs w:val="16"/>
              </w:rPr>
              <w:t>Opstellen BLVC plan</w:t>
            </w:r>
          </w:p>
        </w:tc>
        <w:tc>
          <w:tcPr>
            <w:tcW w:w="1120" w:type="dxa"/>
            <w:shd w:val="clear" w:color="auto" w:fill="auto"/>
            <w:noWrap/>
            <w:vAlign w:val="center"/>
            <w:hideMark/>
          </w:tcPr>
          <w:p w14:paraId="444E7203" w14:textId="1127B08A" w:rsidR="00BC2B04" w:rsidRPr="00ED7664" w:rsidRDefault="00525C99" w:rsidP="005818E8">
            <w:pPr>
              <w:jc w:val="center"/>
              <w:rPr>
                <w:rFonts w:cs="Arial"/>
                <w:b/>
                <w:bCs/>
              </w:rPr>
            </w:pPr>
            <w:r>
              <w:rPr>
                <w:rFonts w:cs="Arial"/>
                <w:b/>
                <w:bCs/>
              </w:rPr>
              <w:t>N</w:t>
            </w:r>
          </w:p>
        </w:tc>
      </w:tr>
      <w:tr w:rsidR="00BC2B04" w:rsidRPr="00ED7664" w14:paraId="3E8B1CB8" w14:textId="77777777" w:rsidTr="001D2AA6">
        <w:trPr>
          <w:trHeight w:val="450"/>
        </w:trPr>
        <w:tc>
          <w:tcPr>
            <w:tcW w:w="400" w:type="dxa"/>
            <w:shd w:val="clear" w:color="auto" w:fill="auto"/>
            <w:hideMark/>
          </w:tcPr>
          <w:p w14:paraId="034ACBE9" w14:textId="77777777" w:rsidR="00BC2B04" w:rsidRPr="00ED7664" w:rsidRDefault="00BC2B04" w:rsidP="005818E8">
            <w:pPr>
              <w:rPr>
                <w:rFonts w:cs="Arial"/>
                <w:sz w:val="16"/>
                <w:szCs w:val="16"/>
              </w:rPr>
            </w:pPr>
            <w:r w:rsidRPr="00ED7664">
              <w:rPr>
                <w:rFonts w:cs="Arial"/>
                <w:sz w:val="16"/>
                <w:szCs w:val="16"/>
              </w:rPr>
              <w:t>19</w:t>
            </w:r>
          </w:p>
        </w:tc>
        <w:tc>
          <w:tcPr>
            <w:tcW w:w="2180" w:type="dxa"/>
            <w:shd w:val="clear" w:color="auto" w:fill="auto"/>
            <w:hideMark/>
          </w:tcPr>
          <w:p w14:paraId="677D63B6" w14:textId="77777777" w:rsidR="00BC2B04" w:rsidRPr="00ED7664" w:rsidRDefault="00BC2B04" w:rsidP="005818E8">
            <w:pPr>
              <w:rPr>
                <w:rFonts w:cs="Arial"/>
                <w:sz w:val="16"/>
                <w:szCs w:val="16"/>
              </w:rPr>
            </w:pPr>
            <w:r w:rsidRPr="00ED7664">
              <w:rPr>
                <w:rFonts w:cs="Arial"/>
                <w:sz w:val="16"/>
                <w:szCs w:val="16"/>
              </w:rPr>
              <w:t>Werken in (fijn) zandgebied</w:t>
            </w:r>
          </w:p>
        </w:tc>
        <w:tc>
          <w:tcPr>
            <w:tcW w:w="2180" w:type="dxa"/>
            <w:shd w:val="clear" w:color="auto" w:fill="auto"/>
            <w:hideMark/>
          </w:tcPr>
          <w:p w14:paraId="5067348E" w14:textId="77777777" w:rsidR="00BC2B04" w:rsidRPr="00ED7664" w:rsidRDefault="00BC2B04" w:rsidP="005818E8">
            <w:pPr>
              <w:rPr>
                <w:rFonts w:cs="Arial"/>
                <w:sz w:val="16"/>
                <w:szCs w:val="16"/>
              </w:rPr>
            </w:pPr>
            <w:r w:rsidRPr="00ED7664">
              <w:rPr>
                <w:rFonts w:cs="Arial"/>
                <w:sz w:val="16"/>
                <w:szCs w:val="16"/>
              </w:rPr>
              <w:t>oogletsel, longaandoening</w:t>
            </w:r>
          </w:p>
        </w:tc>
        <w:tc>
          <w:tcPr>
            <w:tcW w:w="2600" w:type="dxa"/>
            <w:shd w:val="clear" w:color="auto" w:fill="auto"/>
            <w:hideMark/>
          </w:tcPr>
          <w:p w14:paraId="22580A99" w14:textId="77777777" w:rsidR="00BC2B04" w:rsidRPr="00ED7664" w:rsidRDefault="00BC2B04" w:rsidP="005818E8">
            <w:pPr>
              <w:rPr>
                <w:rFonts w:cs="Arial"/>
                <w:sz w:val="16"/>
                <w:szCs w:val="16"/>
              </w:rPr>
            </w:pPr>
            <w:r w:rsidRPr="00ED7664">
              <w:rPr>
                <w:rFonts w:cs="Arial"/>
                <w:sz w:val="16"/>
                <w:szCs w:val="16"/>
              </w:rPr>
              <w:t>stofvorming in periode van droogte</w:t>
            </w:r>
          </w:p>
        </w:tc>
        <w:tc>
          <w:tcPr>
            <w:tcW w:w="4269" w:type="dxa"/>
            <w:shd w:val="clear" w:color="auto" w:fill="auto"/>
            <w:hideMark/>
          </w:tcPr>
          <w:p w14:paraId="269B4F59" w14:textId="77777777" w:rsidR="00BC2B04" w:rsidRPr="00ED7664" w:rsidRDefault="00BC2B04" w:rsidP="005818E8">
            <w:pPr>
              <w:rPr>
                <w:rFonts w:cs="Arial"/>
                <w:sz w:val="16"/>
                <w:szCs w:val="16"/>
              </w:rPr>
            </w:pPr>
          </w:p>
        </w:tc>
        <w:tc>
          <w:tcPr>
            <w:tcW w:w="1120" w:type="dxa"/>
            <w:shd w:val="clear" w:color="auto" w:fill="auto"/>
            <w:noWrap/>
            <w:vAlign w:val="center"/>
            <w:hideMark/>
          </w:tcPr>
          <w:p w14:paraId="2F3FD2EA" w14:textId="1B702A17" w:rsidR="00BC2B04" w:rsidRPr="00ED7664" w:rsidRDefault="00525C99" w:rsidP="005818E8">
            <w:pPr>
              <w:jc w:val="center"/>
              <w:rPr>
                <w:rFonts w:cs="Arial"/>
                <w:b/>
                <w:bCs/>
              </w:rPr>
            </w:pPr>
            <w:r>
              <w:rPr>
                <w:rFonts w:cs="Arial"/>
                <w:b/>
                <w:bCs/>
              </w:rPr>
              <w:t>N</w:t>
            </w:r>
          </w:p>
        </w:tc>
      </w:tr>
      <w:tr w:rsidR="00BC2B04" w:rsidRPr="00ED7664" w14:paraId="3B13D056" w14:textId="77777777" w:rsidTr="001D2AA6">
        <w:trPr>
          <w:trHeight w:val="540"/>
        </w:trPr>
        <w:tc>
          <w:tcPr>
            <w:tcW w:w="400" w:type="dxa"/>
            <w:shd w:val="clear" w:color="auto" w:fill="auto"/>
            <w:hideMark/>
          </w:tcPr>
          <w:p w14:paraId="79D9A425" w14:textId="77777777" w:rsidR="00BC2B04" w:rsidRPr="00ED7664" w:rsidRDefault="00BC2B04" w:rsidP="005818E8">
            <w:pPr>
              <w:rPr>
                <w:rFonts w:cs="Arial"/>
                <w:sz w:val="16"/>
                <w:szCs w:val="16"/>
              </w:rPr>
            </w:pPr>
            <w:r w:rsidRPr="00ED7664">
              <w:rPr>
                <w:rFonts w:cs="Arial"/>
                <w:sz w:val="16"/>
                <w:szCs w:val="16"/>
              </w:rPr>
              <w:t>20</w:t>
            </w:r>
          </w:p>
        </w:tc>
        <w:tc>
          <w:tcPr>
            <w:tcW w:w="2180" w:type="dxa"/>
            <w:shd w:val="clear" w:color="auto" w:fill="auto"/>
            <w:hideMark/>
          </w:tcPr>
          <w:p w14:paraId="2D7B0F76" w14:textId="77777777" w:rsidR="00BC2B04" w:rsidRPr="00ED7664" w:rsidRDefault="00BC2B04" w:rsidP="005818E8">
            <w:pPr>
              <w:spacing w:after="240"/>
              <w:rPr>
                <w:rFonts w:cs="Arial"/>
                <w:sz w:val="16"/>
                <w:szCs w:val="16"/>
              </w:rPr>
            </w:pPr>
            <w:r w:rsidRPr="00ED7664">
              <w:rPr>
                <w:rFonts w:cs="Arial"/>
                <w:sz w:val="16"/>
                <w:szCs w:val="16"/>
              </w:rPr>
              <w:t>Werken in drassig gebied</w:t>
            </w:r>
            <w:r w:rsidRPr="00ED7664">
              <w:rPr>
                <w:rFonts w:cs="Arial"/>
                <w:sz w:val="16"/>
                <w:szCs w:val="16"/>
              </w:rPr>
              <w:br/>
            </w:r>
            <w:r w:rsidRPr="00ED7664">
              <w:rPr>
                <w:rFonts w:cs="Arial"/>
                <w:sz w:val="16"/>
                <w:szCs w:val="16"/>
              </w:rPr>
              <w:br/>
            </w:r>
          </w:p>
        </w:tc>
        <w:tc>
          <w:tcPr>
            <w:tcW w:w="2180" w:type="dxa"/>
            <w:shd w:val="clear" w:color="auto" w:fill="auto"/>
            <w:hideMark/>
          </w:tcPr>
          <w:p w14:paraId="650CEA9F" w14:textId="77777777" w:rsidR="00BC2B04" w:rsidRPr="00ED7664" w:rsidRDefault="00BC2B04" w:rsidP="005818E8">
            <w:pPr>
              <w:rPr>
                <w:rFonts w:cs="Arial"/>
                <w:sz w:val="16"/>
                <w:szCs w:val="16"/>
              </w:rPr>
            </w:pPr>
            <w:r w:rsidRPr="00ED7664">
              <w:rPr>
                <w:rFonts w:cs="Arial"/>
                <w:sz w:val="16"/>
                <w:szCs w:val="16"/>
              </w:rPr>
              <w:t>vastraken materieel</w:t>
            </w:r>
          </w:p>
        </w:tc>
        <w:tc>
          <w:tcPr>
            <w:tcW w:w="2600" w:type="dxa"/>
            <w:shd w:val="clear" w:color="auto" w:fill="auto"/>
            <w:hideMark/>
          </w:tcPr>
          <w:p w14:paraId="3B91BDEA" w14:textId="77777777" w:rsidR="00BC2B04" w:rsidRPr="00ED7664" w:rsidRDefault="00BC2B04" w:rsidP="005818E8">
            <w:pPr>
              <w:rPr>
                <w:rFonts w:cs="Arial"/>
                <w:sz w:val="16"/>
                <w:szCs w:val="16"/>
              </w:rPr>
            </w:pPr>
            <w:r w:rsidRPr="00ED7664">
              <w:rPr>
                <w:rFonts w:cs="Arial"/>
                <w:sz w:val="16"/>
                <w:szCs w:val="16"/>
              </w:rPr>
              <w:t>bodeminstabiliteit, gebruik van zwaar materieel.</w:t>
            </w:r>
          </w:p>
        </w:tc>
        <w:tc>
          <w:tcPr>
            <w:tcW w:w="4269" w:type="dxa"/>
            <w:shd w:val="clear" w:color="auto" w:fill="auto"/>
            <w:hideMark/>
          </w:tcPr>
          <w:p w14:paraId="612F7FEA" w14:textId="77777777" w:rsidR="00BC2B04" w:rsidRPr="00ED7664" w:rsidRDefault="00BC2B04" w:rsidP="005818E8">
            <w:pPr>
              <w:rPr>
                <w:rFonts w:cs="Arial"/>
                <w:sz w:val="16"/>
                <w:szCs w:val="16"/>
              </w:rPr>
            </w:pPr>
          </w:p>
        </w:tc>
        <w:tc>
          <w:tcPr>
            <w:tcW w:w="1120" w:type="dxa"/>
            <w:shd w:val="clear" w:color="auto" w:fill="auto"/>
            <w:noWrap/>
            <w:vAlign w:val="center"/>
            <w:hideMark/>
          </w:tcPr>
          <w:p w14:paraId="764B1FE7" w14:textId="071C42B8" w:rsidR="00BC2B04" w:rsidRPr="00ED7664" w:rsidRDefault="00525C99" w:rsidP="005818E8">
            <w:pPr>
              <w:jc w:val="center"/>
              <w:rPr>
                <w:rFonts w:cs="Arial"/>
                <w:b/>
                <w:bCs/>
              </w:rPr>
            </w:pPr>
            <w:r>
              <w:rPr>
                <w:rFonts w:cs="Arial"/>
                <w:b/>
                <w:bCs/>
              </w:rPr>
              <w:t>N</w:t>
            </w:r>
          </w:p>
        </w:tc>
      </w:tr>
      <w:tr w:rsidR="00BC2B04" w:rsidRPr="00ED7664" w14:paraId="1D6BD594" w14:textId="77777777" w:rsidTr="001D2AA6">
        <w:trPr>
          <w:trHeight w:val="675"/>
        </w:trPr>
        <w:tc>
          <w:tcPr>
            <w:tcW w:w="400" w:type="dxa"/>
            <w:shd w:val="clear" w:color="auto" w:fill="auto"/>
            <w:hideMark/>
          </w:tcPr>
          <w:p w14:paraId="022C50FB" w14:textId="77777777" w:rsidR="00BC2B04" w:rsidRPr="00ED7664" w:rsidRDefault="00BC2B04" w:rsidP="005818E8">
            <w:pPr>
              <w:rPr>
                <w:rFonts w:cs="Arial"/>
                <w:sz w:val="16"/>
                <w:szCs w:val="16"/>
              </w:rPr>
            </w:pPr>
            <w:r w:rsidRPr="00ED7664">
              <w:rPr>
                <w:rFonts w:cs="Arial"/>
                <w:sz w:val="16"/>
                <w:szCs w:val="16"/>
              </w:rPr>
              <w:t>21</w:t>
            </w:r>
          </w:p>
        </w:tc>
        <w:tc>
          <w:tcPr>
            <w:tcW w:w="2180" w:type="dxa"/>
            <w:shd w:val="clear" w:color="auto" w:fill="auto"/>
            <w:hideMark/>
          </w:tcPr>
          <w:p w14:paraId="792B6993" w14:textId="77777777" w:rsidR="00BC2B04" w:rsidRPr="00ED7664" w:rsidRDefault="00BC2B04" w:rsidP="005818E8">
            <w:pPr>
              <w:spacing w:after="240"/>
              <w:rPr>
                <w:rFonts w:cs="Arial"/>
                <w:sz w:val="16"/>
                <w:szCs w:val="16"/>
              </w:rPr>
            </w:pPr>
            <w:r w:rsidRPr="00ED7664">
              <w:rPr>
                <w:rFonts w:cs="Arial"/>
                <w:sz w:val="16"/>
                <w:szCs w:val="16"/>
              </w:rPr>
              <w:t>Werken in groengebied</w:t>
            </w:r>
          </w:p>
        </w:tc>
        <w:tc>
          <w:tcPr>
            <w:tcW w:w="2180" w:type="dxa"/>
            <w:shd w:val="clear" w:color="auto" w:fill="auto"/>
            <w:hideMark/>
          </w:tcPr>
          <w:p w14:paraId="117E15AF" w14:textId="77777777" w:rsidR="00BC2B04" w:rsidRPr="00ED7664" w:rsidRDefault="00BC2B04" w:rsidP="005818E8">
            <w:pPr>
              <w:rPr>
                <w:rFonts w:cs="Arial"/>
                <w:sz w:val="16"/>
                <w:szCs w:val="16"/>
              </w:rPr>
            </w:pPr>
            <w:r w:rsidRPr="00ED7664">
              <w:rPr>
                <w:rFonts w:cs="Arial"/>
                <w:sz w:val="16"/>
                <w:szCs w:val="16"/>
              </w:rPr>
              <w:t xml:space="preserve">ziekte van Lyme, </w:t>
            </w:r>
            <w:proofErr w:type="spellStart"/>
            <w:r w:rsidRPr="00ED7664">
              <w:rPr>
                <w:rFonts w:cs="Arial"/>
                <w:sz w:val="16"/>
                <w:szCs w:val="16"/>
              </w:rPr>
              <w:t>tekenencyfilitus</w:t>
            </w:r>
            <w:proofErr w:type="spellEnd"/>
          </w:p>
        </w:tc>
        <w:tc>
          <w:tcPr>
            <w:tcW w:w="2600" w:type="dxa"/>
            <w:shd w:val="clear" w:color="auto" w:fill="auto"/>
            <w:hideMark/>
          </w:tcPr>
          <w:p w14:paraId="2D12868F" w14:textId="77777777" w:rsidR="00BC2B04" w:rsidRPr="00ED7664" w:rsidRDefault="00BC2B04" w:rsidP="005818E8">
            <w:pPr>
              <w:rPr>
                <w:rFonts w:cs="Arial"/>
                <w:sz w:val="16"/>
                <w:szCs w:val="16"/>
              </w:rPr>
            </w:pPr>
            <w:r w:rsidRPr="00ED7664">
              <w:rPr>
                <w:rFonts w:cs="Arial"/>
                <w:sz w:val="16"/>
                <w:szCs w:val="16"/>
              </w:rPr>
              <w:t>tekenbeet</w:t>
            </w:r>
          </w:p>
        </w:tc>
        <w:tc>
          <w:tcPr>
            <w:tcW w:w="4269" w:type="dxa"/>
            <w:shd w:val="clear" w:color="auto" w:fill="auto"/>
            <w:hideMark/>
          </w:tcPr>
          <w:p w14:paraId="3AC0E754" w14:textId="77777777" w:rsidR="00BC2B04" w:rsidRPr="00ED7664" w:rsidRDefault="00BC2B04" w:rsidP="005818E8">
            <w:pPr>
              <w:rPr>
                <w:rFonts w:cs="Arial"/>
                <w:sz w:val="16"/>
                <w:szCs w:val="16"/>
              </w:rPr>
            </w:pPr>
          </w:p>
        </w:tc>
        <w:tc>
          <w:tcPr>
            <w:tcW w:w="1120" w:type="dxa"/>
            <w:shd w:val="clear" w:color="auto" w:fill="auto"/>
            <w:noWrap/>
            <w:vAlign w:val="center"/>
            <w:hideMark/>
          </w:tcPr>
          <w:p w14:paraId="15775104" w14:textId="35D358DF" w:rsidR="00BC2B04" w:rsidRPr="00ED7664" w:rsidRDefault="00525C99" w:rsidP="005818E8">
            <w:pPr>
              <w:jc w:val="center"/>
              <w:rPr>
                <w:rFonts w:cs="Arial"/>
                <w:b/>
                <w:bCs/>
              </w:rPr>
            </w:pPr>
            <w:r>
              <w:rPr>
                <w:rFonts w:cs="Arial"/>
                <w:b/>
                <w:bCs/>
              </w:rPr>
              <w:t>N</w:t>
            </w:r>
          </w:p>
        </w:tc>
      </w:tr>
      <w:tr w:rsidR="00BC2B04" w:rsidRPr="00ED7664" w14:paraId="48BF208E" w14:textId="77777777" w:rsidTr="001D2AA6">
        <w:trPr>
          <w:trHeight w:val="675"/>
        </w:trPr>
        <w:tc>
          <w:tcPr>
            <w:tcW w:w="400" w:type="dxa"/>
            <w:shd w:val="clear" w:color="auto" w:fill="auto"/>
          </w:tcPr>
          <w:p w14:paraId="4CED6169" w14:textId="77777777" w:rsidR="00BC2B04" w:rsidRPr="00ED7664" w:rsidRDefault="00BC2B04" w:rsidP="005818E8">
            <w:pPr>
              <w:rPr>
                <w:rFonts w:cs="Arial"/>
                <w:sz w:val="16"/>
                <w:szCs w:val="16"/>
              </w:rPr>
            </w:pPr>
            <w:r>
              <w:rPr>
                <w:rFonts w:cs="Arial"/>
                <w:sz w:val="16"/>
                <w:szCs w:val="16"/>
              </w:rPr>
              <w:t>22</w:t>
            </w:r>
          </w:p>
        </w:tc>
        <w:tc>
          <w:tcPr>
            <w:tcW w:w="2180" w:type="dxa"/>
            <w:shd w:val="clear" w:color="auto" w:fill="auto"/>
          </w:tcPr>
          <w:p w14:paraId="49BEE065" w14:textId="77777777" w:rsidR="00BC2B04" w:rsidRPr="00ED7664" w:rsidRDefault="00BC2B04" w:rsidP="005818E8">
            <w:pPr>
              <w:spacing w:after="240"/>
              <w:rPr>
                <w:rFonts w:cs="Arial"/>
                <w:sz w:val="16"/>
                <w:szCs w:val="16"/>
              </w:rPr>
            </w:pPr>
            <w:r>
              <w:rPr>
                <w:rFonts w:cs="Arial"/>
                <w:sz w:val="16"/>
                <w:szCs w:val="16"/>
              </w:rPr>
              <w:t>Aanwezigheid gevaarlijke stoffen</w:t>
            </w:r>
          </w:p>
        </w:tc>
        <w:tc>
          <w:tcPr>
            <w:tcW w:w="2180" w:type="dxa"/>
            <w:shd w:val="clear" w:color="auto" w:fill="auto"/>
          </w:tcPr>
          <w:p w14:paraId="3AB36812" w14:textId="77777777" w:rsidR="00BC2B04" w:rsidRPr="00ED7664" w:rsidRDefault="00BC2B04" w:rsidP="005818E8">
            <w:pPr>
              <w:rPr>
                <w:rFonts w:cs="Arial"/>
                <w:sz w:val="16"/>
                <w:szCs w:val="16"/>
              </w:rPr>
            </w:pPr>
            <w:r w:rsidRPr="00ED7664">
              <w:rPr>
                <w:rFonts w:cs="Arial"/>
                <w:sz w:val="16"/>
                <w:szCs w:val="16"/>
              </w:rPr>
              <w:t>vergiftiging, bedwelming, verontreiniging</w:t>
            </w:r>
          </w:p>
        </w:tc>
        <w:tc>
          <w:tcPr>
            <w:tcW w:w="2600" w:type="dxa"/>
            <w:shd w:val="clear" w:color="auto" w:fill="auto"/>
          </w:tcPr>
          <w:p w14:paraId="0FAC4B2A" w14:textId="77777777" w:rsidR="00BC2B04" w:rsidRPr="00ED7664" w:rsidRDefault="00BC2B04" w:rsidP="005818E8">
            <w:pPr>
              <w:rPr>
                <w:rFonts w:cs="Arial"/>
                <w:sz w:val="16"/>
                <w:szCs w:val="16"/>
              </w:rPr>
            </w:pPr>
            <w:r w:rsidRPr="00ED7664">
              <w:rPr>
                <w:rFonts w:cs="Arial"/>
                <w:sz w:val="16"/>
                <w:szCs w:val="16"/>
              </w:rPr>
              <w:t>vrijkomen van gevaarlijke stoffen</w:t>
            </w:r>
          </w:p>
        </w:tc>
        <w:tc>
          <w:tcPr>
            <w:tcW w:w="4269" w:type="dxa"/>
            <w:shd w:val="clear" w:color="auto" w:fill="auto"/>
          </w:tcPr>
          <w:p w14:paraId="5FCC4ED1" w14:textId="77777777" w:rsidR="00BC2B04" w:rsidRPr="00ED7664" w:rsidRDefault="00BC2B04" w:rsidP="005818E8">
            <w:pPr>
              <w:rPr>
                <w:rFonts w:cs="Arial"/>
                <w:sz w:val="16"/>
                <w:szCs w:val="16"/>
              </w:rPr>
            </w:pPr>
            <w:r w:rsidRPr="00ED7664">
              <w:rPr>
                <w:rFonts w:cs="Arial"/>
                <w:b/>
                <w:bCs/>
                <w:sz w:val="16"/>
                <w:szCs w:val="16"/>
              </w:rPr>
              <w:t xml:space="preserve">Wel/niet </w:t>
            </w:r>
            <w:proofErr w:type="spellStart"/>
            <w:r w:rsidRPr="00ED7664">
              <w:rPr>
                <w:rFonts w:cs="Arial"/>
                <w:b/>
                <w:bCs/>
                <w:sz w:val="16"/>
                <w:szCs w:val="16"/>
              </w:rPr>
              <w:t>meldingplichtig</w:t>
            </w:r>
            <w:proofErr w:type="spellEnd"/>
            <w:r w:rsidRPr="00ED7664">
              <w:rPr>
                <w:rFonts w:cs="Arial"/>
                <w:b/>
                <w:bCs/>
                <w:sz w:val="16"/>
                <w:szCs w:val="16"/>
              </w:rPr>
              <w:t xml:space="preserve">! </w:t>
            </w:r>
            <w:r w:rsidRPr="00ED7664">
              <w:rPr>
                <w:rFonts w:cs="Arial"/>
                <w:sz w:val="16"/>
                <w:szCs w:val="16"/>
              </w:rPr>
              <w:t>Zie bladzijde: "Toelichting risico's".</w:t>
            </w:r>
          </w:p>
        </w:tc>
        <w:tc>
          <w:tcPr>
            <w:tcW w:w="1120" w:type="dxa"/>
            <w:shd w:val="clear" w:color="auto" w:fill="auto"/>
            <w:noWrap/>
            <w:vAlign w:val="center"/>
          </w:tcPr>
          <w:p w14:paraId="3BF8897C" w14:textId="121E3E02" w:rsidR="00BC2B04" w:rsidRPr="00ED7664" w:rsidRDefault="005C2C20" w:rsidP="005818E8">
            <w:pPr>
              <w:jc w:val="center"/>
              <w:rPr>
                <w:rFonts w:cs="Arial"/>
                <w:b/>
                <w:bCs/>
              </w:rPr>
            </w:pPr>
            <w:r>
              <w:rPr>
                <w:rFonts w:cs="Arial"/>
                <w:b/>
                <w:bCs/>
              </w:rPr>
              <w:t>N</w:t>
            </w:r>
          </w:p>
        </w:tc>
      </w:tr>
    </w:tbl>
    <w:p w14:paraId="6750BE80" w14:textId="77777777" w:rsidR="00BC2B04" w:rsidRDefault="00BC2B04" w:rsidP="00BC2B04">
      <w:pPr>
        <w:rPr>
          <w:b/>
        </w:rPr>
      </w:pPr>
    </w:p>
    <w:p w14:paraId="1FA92951" w14:textId="77777777" w:rsidR="00BC2B04" w:rsidRPr="00C9274B" w:rsidRDefault="00BC2B04" w:rsidP="007830A1">
      <w:pPr>
        <w:pStyle w:val="Paragraaftitelkop2bijlage"/>
      </w:pPr>
      <w:r>
        <w:lastRenderedPageBreak/>
        <w:t>Uitvoerings</w:t>
      </w:r>
      <w:r w:rsidRPr="00C9274B">
        <w:t xml:space="preserve">risico’s </w:t>
      </w:r>
    </w:p>
    <w:tbl>
      <w:tblPr>
        <w:tblW w:w="12405" w:type="dxa"/>
        <w:tblInd w:w="-356" w:type="dxa"/>
        <w:tblLayout w:type="fixed"/>
        <w:tblCellMar>
          <w:left w:w="70" w:type="dxa"/>
          <w:right w:w="70" w:type="dxa"/>
        </w:tblCellMar>
        <w:tblLook w:val="04A0" w:firstRow="1" w:lastRow="0" w:firstColumn="1" w:lastColumn="0" w:noHBand="0" w:noVBand="1"/>
      </w:tblPr>
      <w:tblGrid>
        <w:gridCol w:w="318"/>
        <w:gridCol w:w="2376"/>
        <w:gridCol w:w="2095"/>
        <w:gridCol w:w="2050"/>
        <w:gridCol w:w="2187"/>
        <w:gridCol w:w="2485"/>
        <w:gridCol w:w="894"/>
      </w:tblGrid>
      <w:tr w:rsidR="00BC2B04" w:rsidRPr="00ED7664" w14:paraId="24247279" w14:textId="77777777" w:rsidTr="000A34EB">
        <w:trPr>
          <w:trHeight w:val="900"/>
        </w:trPr>
        <w:tc>
          <w:tcPr>
            <w:tcW w:w="318" w:type="dxa"/>
            <w:tcBorders>
              <w:top w:val="single" w:sz="4" w:space="0" w:color="auto"/>
              <w:left w:val="single" w:sz="4" w:space="0" w:color="auto"/>
              <w:bottom w:val="single" w:sz="6" w:space="0" w:color="auto"/>
              <w:right w:val="single" w:sz="6" w:space="0" w:color="auto"/>
            </w:tcBorders>
            <w:shd w:val="clear" w:color="auto" w:fill="auto"/>
            <w:hideMark/>
          </w:tcPr>
          <w:p w14:paraId="37A2C2B9" w14:textId="77777777" w:rsidR="00BC2B04" w:rsidRPr="00ED7664" w:rsidRDefault="00BC2B04" w:rsidP="005818E8">
            <w:pPr>
              <w:rPr>
                <w:rFonts w:cs="Arial"/>
                <w:b/>
                <w:bCs/>
                <w:sz w:val="16"/>
                <w:szCs w:val="16"/>
              </w:rPr>
            </w:pPr>
            <w:proofErr w:type="spellStart"/>
            <w:r w:rsidRPr="00ED7664">
              <w:rPr>
                <w:rFonts w:cs="Arial"/>
                <w:b/>
                <w:bCs/>
                <w:sz w:val="16"/>
                <w:szCs w:val="16"/>
              </w:rPr>
              <w:t>Nr</w:t>
            </w:r>
            <w:proofErr w:type="spellEnd"/>
          </w:p>
        </w:tc>
        <w:tc>
          <w:tcPr>
            <w:tcW w:w="2376" w:type="dxa"/>
            <w:tcBorders>
              <w:top w:val="single" w:sz="4" w:space="0" w:color="auto"/>
              <w:left w:val="single" w:sz="6" w:space="0" w:color="auto"/>
              <w:bottom w:val="single" w:sz="6" w:space="0" w:color="auto"/>
              <w:right w:val="single" w:sz="6" w:space="0" w:color="auto"/>
            </w:tcBorders>
            <w:shd w:val="clear" w:color="auto" w:fill="auto"/>
            <w:hideMark/>
          </w:tcPr>
          <w:p w14:paraId="7A14F2D1" w14:textId="77777777" w:rsidR="00BC2B04" w:rsidRPr="00ED7664" w:rsidRDefault="00BC2B04" w:rsidP="005818E8">
            <w:pPr>
              <w:rPr>
                <w:rFonts w:cs="Arial"/>
                <w:b/>
                <w:bCs/>
                <w:sz w:val="16"/>
                <w:szCs w:val="16"/>
              </w:rPr>
            </w:pPr>
            <w:r w:rsidRPr="00ED7664">
              <w:rPr>
                <w:rFonts w:cs="Arial"/>
                <w:b/>
                <w:bCs/>
                <w:sz w:val="16"/>
                <w:szCs w:val="16"/>
              </w:rPr>
              <w:t>fase</w:t>
            </w:r>
          </w:p>
        </w:tc>
        <w:tc>
          <w:tcPr>
            <w:tcW w:w="2095" w:type="dxa"/>
            <w:tcBorders>
              <w:top w:val="single" w:sz="4" w:space="0" w:color="auto"/>
              <w:left w:val="single" w:sz="6" w:space="0" w:color="auto"/>
              <w:bottom w:val="single" w:sz="6" w:space="0" w:color="auto"/>
              <w:right w:val="single" w:sz="6" w:space="0" w:color="auto"/>
            </w:tcBorders>
            <w:shd w:val="clear" w:color="auto" w:fill="auto"/>
            <w:hideMark/>
          </w:tcPr>
          <w:p w14:paraId="10B4444C" w14:textId="77777777" w:rsidR="00BC2B04" w:rsidRPr="00ED7664" w:rsidRDefault="00BC2B04" w:rsidP="005818E8">
            <w:pPr>
              <w:rPr>
                <w:rFonts w:cs="Arial"/>
                <w:b/>
                <w:bCs/>
                <w:sz w:val="16"/>
                <w:szCs w:val="16"/>
              </w:rPr>
            </w:pPr>
            <w:r w:rsidRPr="00ED7664">
              <w:rPr>
                <w:rFonts w:cs="Arial"/>
                <w:b/>
                <w:bCs/>
                <w:sz w:val="16"/>
                <w:szCs w:val="16"/>
              </w:rPr>
              <w:t xml:space="preserve">Activiteit/ </w:t>
            </w:r>
            <w:proofErr w:type="spellStart"/>
            <w:r w:rsidRPr="00ED7664">
              <w:rPr>
                <w:rFonts w:cs="Arial"/>
                <w:b/>
                <w:bCs/>
                <w:sz w:val="16"/>
                <w:szCs w:val="16"/>
              </w:rPr>
              <w:t>bestekspost</w:t>
            </w:r>
            <w:proofErr w:type="spellEnd"/>
          </w:p>
        </w:tc>
        <w:tc>
          <w:tcPr>
            <w:tcW w:w="2050" w:type="dxa"/>
            <w:tcBorders>
              <w:top w:val="single" w:sz="4" w:space="0" w:color="auto"/>
              <w:left w:val="single" w:sz="6" w:space="0" w:color="auto"/>
              <w:bottom w:val="single" w:sz="6" w:space="0" w:color="auto"/>
              <w:right w:val="single" w:sz="6" w:space="0" w:color="auto"/>
            </w:tcBorders>
            <w:shd w:val="clear" w:color="auto" w:fill="auto"/>
            <w:hideMark/>
          </w:tcPr>
          <w:p w14:paraId="6EACE190" w14:textId="77777777" w:rsidR="00BC2B04" w:rsidRPr="00ED7664" w:rsidRDefault="00BC2B04" w:rsidP="005818E8">
            <w:pPr>
              <w:rPr>
                <w:rFonts w:cs="Arial"/>
                <w:b/>
                <w:bCs/>
                <w:sz w:val="16"/>
                <w:szCs w:val="16"/>
              </w:rPr>
            </w:pPr>
            <w:r w:rsidRPr="00ED7664">
              <w:rPr>
                <w:rFonts w:cs="Arial"/>
                <w:b/>
                <w:bCs/>
                <w:sz w:val="16"/>
                <w:szCs w:val="16"/>
              </w:rPr>
              <w:t>Arbo-risico</w:t>
            </w:r>
          </w:p>
        </w:tc>
        <w:tc>
          <w:tcPr>
            <w:tcW w:w="2187" w:type="dxa"/>
            <w:tcBorders>
              <w:top w:val="single" w:sz="4" w:space="0" w:color="auto"/>
              <w:left w:val="single" w:sz="6" w:space="0" w:color="auto"/>
              <w:bottom w:val="single" w:sz="6" w:space="0" w:color="auto"/>
              <w:right w:val="single" w:sz="6" w:space="0" w:color="auto"/>
            </w:tcBorders>
            <w:shd w:val="clear" w:color="auto" w:fill="auto"/>
            <w:hideMark/>
          </w:tcPr>
          <w:p w14:paraId="795635DD" w14:textId="77777777" w:rsidR="00BC2B04" w:rsidRPr="00ED7664" w:rsidRDefault="00BC2B04" w:rsidP="005818E8">
            <w:pPr>
              <w:rPr>
                <w:rFonts w:cs="Arial"/>
                <w:b/>
                <w:bCs/>
                <w:sz w:val="16"/>
                <w:szCs w:val="16"/>
              </w:rPr>
            </w:pPr>
            <w:r w:rsidRPr="00ED7664">
              <w:rPr>
                <w:rFonts w:cs="Arial"/>
                <w:b/>
                <w:bCs/>
                <w:sz w:val="16"/>
                <w:szCs w:val="16"/>
              </w:rPr>
              <w:t>Risico-oorzaak</w:t>
            </w:r>
          </w:p>
        </w:tc>
        <w:tc>
          <w:tcPr>
            <w:tcW w:w="2485" w:type="dxa"/>
            <w:tcBorders>
              <w:top w:val="single" w:sz="4" w:space="0" w:color="auto"/>
              <w:left w:val="single" w:sz="6" w:space="0" w:color="auto"/>
              <w:bottom w:val="single" w:sz="6" w:space="0" w:color="auto"/>
              <w:right w:val="single" w:sz="6" w:space="0" w:color="auto"/>
            </w:tcBorders>
            <w:shd w:val="clear" w:color="auto" w:fill="auto"/>
            <w:hideMark/>
          </w:tcPr>
          <w:p w14:paraId="7B5D567E" w14:textId="77777777" w:rsidR="00BC2B04" w:rsidRDefault="00BC2B04" w:rsidP="005818E8">
            <w:pPr>
              <w:rPr>
                <w:rFonts w:cs="Arial"/>
                <w:b/>
                <w:bCs/>
                <w:sz w:val="16"/>
                <w:szCs w:val="16"/>
              </w:rPr>
            </w:pPr>
            <w:r w:rsidRPr="00ED7664">
              <w:rPr>
                <w:rFonts w:cs="Arial"/>
                <w:b/>
                <w:bCs/>
                <w:sz w:val="16"/>
                <w:szCs w:val="16"/>
              </w:rPr>
              <w:t>Dwingende maatregel</w:t>
            </w:r>
          </w:p>
          <w:p w14:paraId="46CC1FAD" w14:textId="77777777" w:rsidR="00BC2B04" w:rsidRPr="00ED7664" w:rsidRDefault="00BC2B04" w:rsidP="005818E8">
            <w:pPr>
              <w:rPr>
                <w:rFonts w:cs="Arial"/>
                <w:b/>
                <w:bCs/>
                <w:sz w:val="16"/>
                <w:szCs w:val="16"/>
              </w:rPr>
            </w:pPr>
          </w:p>
        </w:tc>
        <w:tc>
          <w:tcPr>
            <w:tcW w:w="894" w:type="dxa"/>
            <w:tcBorders>
              <w:top w:val="single" w:sz="4" w:space="0" w:color="auto"/>
              <w:left w:val="single" w:sz="6" w:space="0" w:color="auto"/>
              <w:bottom w:val="single" w:sz="6" w:space="0" w:color="auto"/>
              <w:right w:val="single" w:sz="4" w:space="0" w:color="auto"/>
            </w:tcBorders>
            <w:shd w:val="clear" w:color="auto" w:fill="auto"/>
            <w:hideMark/>
          </w:tcPr>
          <w:p w14:paraId="1FE80C16" w14:textId="77777777" w:rsidR="00BC2B04" w:rsidRPr="00ED7664" w:rsidRDefault="00BC2B04" w:rsidP="005818E8">
            <w:pPr>
              <w:jc w:val="center"/>
              <w:rPr>
                <w:rFonts w:cs="Arial"/>
                <w:sz w:val="16"/>
                <w:szCs w:val="16"/>
              </w:rPr>
            </w:pPr>
            <w:r w:rsidRPr="00ED7664">
              <w:rPr>
                <w:rFonts w:cs="Arial"/>
                <w:sz w:val="16"/>
                <w:szCs w:val="16"/>
              </w:rPr>
              <w:t>Is risico  aanwezig in ontwerp?</w:t>
            </w:r>
          </w:p>
        </w:tc>
      </w:tr>
      <w:tr w:rsidR="00BC2B04" w:rsidRPr="00ED7664" w14:paraId="68D37F0C" w14:textId="77777777" w:rsidTr="000A34EB">
        <w:trPr>
          <w:trHeight w:val="25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5485491" w14:textId="77777777" w:rsidR="00BC2B04" w:rsidRPr="00ED7664" w:rsidRDefault="00BC2B04" w:rsidP="005818E8">
            <w:pPr>
              <w:rPr>
                <w:rFonts w:cs="Arial"/>
                <w:b/>
                <w:bCs/>
                <w:color w:val="FFCC99"/>
                <w:sz w:val="16"/>
                <w:szCs w:val="16"/>
              </w:rPr>
            </w:pPr>
            <w:r w:rsidRPr="00ED7664">
              <w:rPr>
                <w:rFonts w:cs="Arial"/>
                <w:b/>
                <w:bCs/>
                <w:color w:val="FFCC99"/>
                <w:sz w:val="16"/>
                <w:szCs w:val="16"/>
              </w:rPr>
              <w:t>0</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62E0F286" w14:textId="77777777" w:rsidR="00BC2B04" w:rsidRPr="00ED7664" w:rsidRDefault="00BC2B04" w:rsidP="005818E8">
            <w:pPr>
              <w:rPr>
                <w:rFonts w:cs="Arial"/>
                <w:b/>
                <w:bCs/>
                <w:color w:val="FFCC99"/>
                <w:sz w:val="16"/>
                <w:szCs w:val="16"/>
              </w:rPr>
            </w:pPr>
            <w:r w:rsidRPr="00ED7664">
              <w:rPr>
                <w:rFonts w:cs="Arial"/>
                <w:b/>
                <w:bCs/>
                <w:color w:val="FFCC99"/>
                <w:sz w:val="16"/>
                <w:szCs w:val="16"/>
              </w:rPr>
              <w:t>0</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6AC4F331" w14:textId="77777777" w:rsidR="00BC2B04" w:rsidRPr="00ED7664" w:rsidRDefault="00BC2B04" w:rsidP="005818E8">
            <w:pPr>
              <w:rPr>
                <w:rFonts w:cs="Arial"/>
                <w:b/>
                <w:bCs/>
                <w:color w:val="FFCC99"/>
                <w:sz w:val="16"/>
                <w:szCs w:val="16"/>
              </w:rPr>
            </w:pPr>
            <w:r w:rsidRPr="00ED7664">
              <w:rPr>
                <w:rFonts w:cs="Arial"/>
                <w:b/>
                <w:bCs/>
                <w:color w:val="FFCC99"/>
                <w:sz w:val="16"/>
                <w:szCs w:val="16"/>
              </w:rPr>
              <w:t>0</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20B289F3" w14:textId="77777777" w:rsidR="00BC2B04" w:rsidRPr="00ED7664" w:rsidRDefault="00BC2B04" w:rsidP="005818E8">
            <w:pPr>
              <w:rPr>
                <w:rFonts w:cs="Arial"/>
                <w:b/>
                <w:bCs/>
                <w:color w:val="FFCC99"/>
                <w:sz w:val="16"/>
                <w:szCs w:val="16"/>
              </w:rPr>
            </w:pPr>
            <w:r w:rsidRPr="00ED7664">
              <w:rPr>
                <w:rFonts w:cs="Arial"/>
                <w:b/>
                <w:bCs/>
                <w:color w:val="FFCC99"/>
                <w:sz w:val="16"/>
                <w:szCs w:val="16"/>
              </w:rPr>
              <w:t>0</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7C62FF86" w14:textId="77777777" w:rsidR="00BC2B04" w:rsidRPr="00ED7664" w:rsidRDefault="00BC2B04" w:rsidP="005818E8">
            <w:pPr>
              <w:rPr>
                <w:rFonts w:cs="Arial"/>
                <w:b/>
                <w:bCs/>
                <w:color w:val="FFCC99"/>
                <w:sz w:val="16"/>
                <w:szCs w:val="16"/>
              </w:rPr>
            </w:pPr>
            <w:r w:rsidRPr="00ED7664">
              <w:rPr>
                <w:rFonts w:cs="Arial"/>
                <w:b/>
                <w:bCs/>
                <w:color w:val="FFCC99"/>
                <w:sz w:val="16"/>
                <w:szCs w:val="16"/>
              </w:rPr>
              <w:t>0</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7CF1A61F" w14:textId="77777777" w:rsidR="00BC2B04" w:rsidRPr="00ED7664" w:rsidRDefault="00BC2B04" w:rsidP="005818E8">
            <w:pPr>
              <w:rPr>
                <w:rFonts w:cs="Arial"/>
                <w:b/>
                <w:bCs/>
                <w:color w:val="FFCC99"/>
                <w:sz w:val="16"/>
                <w:szCs w:val="16"/>
              </w:rPr>
            </w:pPr>
            <w:r w:rsidRPr="00ED7664">
              <w:rPr>
                <w:rFonts w:cs="Arial"/>
                <w:b/>
                <w:bCs/>
                <w:color w:val="FFCC99"/>
                <w:sz w:val="16"/>
                <w:szCs w:val="16"/>
              </w:rPr>
              <w:t>0</w:t>
            </w:r>
          </w:p>
        </w:tc>
        <w:tc>
          <w:tcPr>
            <w:tcW w:w="894" w:type="dxa"/>
            <w:tcBorders>
              <w:top w:val="single" w:sz="6" w:space="0" w:color="auto"/>
              <w:left w:val="single" w:sz="6" w:space="0" w:color="auto"/>
              <w:bottom w:val="single" w:sz="6" w:space="0" w:color="auto"/>
              <w:right w:val="single" w:sz="4" w:space="0" w:color="auto"/>
            </w:tcBorders>
            <w:shd w:val="clear" w:color="auto" w:fill="auto"/>
            <w:hideMark/>
          </w:tcPr>
          <w:p w14:paraId="5D7EE992" w14:textId="77777777" w:rsidR="00BC2B04" w:rsidRPr="00ED7664" w:rsidRDefault="00BC2B04" w:rsidP="005818E8">
            <w:pPr>
              <w:jc w:val="center"/>
              <w:rPr>
                <w:rFonts w:cs="Arial"/>
                <w:b/>
                <w:bCs/>
                <w:sz w:val="16"/>
                <w:szCs w:val="16"/>
              </w:rPr>
            </w:pPr>
            <w:r w:rsidRPr="00ED7664">
              <w:rPr>
                <w:rFonts w:cs="Arial"/>
                <w:b/>
                <w:bCs/>
                <w:sz w:val="16"/>
                <w:szCs w:val="16"/>
              </w:rPr>
              <w:t xml:space="preserve"> J / N </w:t>
            </w:r>
          </w:p>
        </w:tc>
      </w:tr>
      <w:tr w:rsidR="00BC2B04" w:rsidRPr="00ED7664" w14:paraId="625AA507" w14:textId="77777777" w:rsidTr="000A34E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4BDD69D" w14:textId="77777777" w:rsidR="00BC2B04" w:rsidRPr="00ED7664" w:rsidRDefault="00BC2B04" w:rsidP="005818E8">
            <w:pPr>
              <w:rPr>
                <w:rFonts w:cs="Arial"/>
                <w:sz w:val="16"/>
                <w:szCs w:val="16"/>
              </w:rPr>
            </w:pPr>
            <w:r w:rsidRPr="00ED7664">
              <w:rPr>
                <w:rFonts w:cs="Arial"/>
                <w:sz w:val="16"/>
                <w:szCs w:val="16"/>
              </w:rPr>
              <w:t>1</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51DF040D" w14:textId="77777777" w:rsidR="00BC2B04" w:rsidRPr="00437080" w:rsidRDefault="00BC2B04" w:rsidP="005818E8">
            <w:pPr>
              <w:spacing w:after="240"/>
              <w:rPr>
                <w:rFonts w:cs="Arial"/>
                <w:sz w:val="16"/>
                <w:szCs w:val="16"/>
              </w:rPr>
            </w:pPr>
            <w:r w:rsidRPr="00437080">
              <w:rPr>
                <w:rFonts w:cs="Arial"/>
                <w:sz w:val="16"/>
                <w:szCs w:val="16"/>
              </w:rPr>
              <w:t>alle fasen</w:t>
            </w:r>
            <w:r w:rsidRPr="00437080">
              <w:rPr>
                <w:rFonts w:cs="Arial"/>
                <w:sz w:val="16"/>
                <w:szCs w:val="16"/>
              </w:rPr>
              <w:br/>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73AB3758" w14:textId="77777777" w:rsidR="00BC2B04" w:rsidRPr="00437080" w:rsidRDefault="00BC2B04" w:rsidP="005818E8">
            <w:pPr>
              <w:rPr>
                <w:rFonts w:cs="Arial"/>
                <w:bCs/>
                <w:sz w:val="16"/>
                <w:szCs w:val="16"/>
              </w:rPr>
            </w:pPr>
            <w:r w:rsidRPr="00437080">
              <w:rPr>
                <w:rFonts w:cs="Arial"/>
                <w:bCs/>
                <w:sz w:val="16"/>
                <w:szCs w:val="16"/>
              </w:rPr>
              <w:t xml:space="preserve">nuttigen van voedsel en houden van sanitaire </w:t>
            </w:r>
            <w:proofErr w:type="spellStart"/>
            <w:r w:rsidRPr="00437080">
              <w:rPr>
                <w:rFonts w:cs="Arial"/>
                <w:bCs/>
                <w:sz w:val="16"/>
                <w:szCs w:val="16"/>
              </w:rPr>
              <w:t>stops</w:t>
            </w:r>
            <w:proofErr w:type="spellEnd"/>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0A7715E5" w14:textId="77777777" w:rsidR="00BC2B04" w:rsidRPr="00437080" w:rsidRDefault="00BC2B04" w:rsidP="005818E8">
            <w:pPr>
              <w:rPr>
                <w:rFonts w:cs="Arial"/>
                <w:sz w:val="16"/>
                <w:szCs w:val="16"/>
              </w:rPr>
            </w:pPr>
            <w:r w:rsidRPr="00437080">
              <w:rPr>
                <w:rFonts w:cs="Arial"/>
                <w:sz w:val="16"/>
                <w:szCs w:val="16"/>
              </w:rPr>
              <w:t>besmetting, biologische agentia</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158FAD76" w14:textId="77777777" w:rsidR="00BC2B04" w:rsidRPr="00437080" w:rsidRDefault="00BC2B04" w:rsidP="005818E8">
            <w:pPr>
              <w:rPr>
                <w:rFonts w:cs="Arial"/>
                <w:sz w:val="16"/>
                <w:szCs w:val="16"/>
              </w:rPr>
            </w:pPr>
            <w:r w:rsidRPr="00437080">
              <w:rPr>
                <w:rFonts w:cs="Arial"/>
                <w:sz w:val="16"/>
                <w:szCs w:val="16"/>
              </w:rPr>
              <w:t>slechte hygiëne</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43FE5558" w14:textId="77777777" w:rsidR="00BC2B04" w:rsidRPr="00ED7664" w:rsidRDefault="00BC2B04" w:rsidP="005818E8">
            <w:pPr>
              <w:rPr>
                <w:rFonts w:cs="Arial"/>
                <w:sz w:val="16"/>
                <w:szCs w:val="16"/>
              </w:rPr>
            </w:pPr>
            <w:r w:rsidRPr="00ED7664">
              <w:rPr>
                <w:rFonts w:cs="Arial"/>
                <w:b/>
                <w:bCs/>
                <w:sz w:val="16"/>
                <w:szCs w:val="16"/>
              </w:rPr>
              <w:t xml:space="preserve">Wel/niet </w:t>
            </w:r>
            <w:proofErr w:type="spellStart"/>
            <w:r w:rsidRPr="00ED7664">
              <w:rPr>
                <w:rFonts w:cs="Arial"/>
                <w:b/>
                <w:bCs/>
                <w:sz w:val="16"/>
                <w:szCs w:val="16"/>
              </w:rPr>
              <w:t>meldingplichtig</w:t>
            </w:r>
            <w:proofErr w:type="spellEnd"/>
            <w:r w:rsidRPr="00ED7664">
              <w:rPr>
                <w:rFonts w:cs="Arial"/>
                <w:b/>
                <w:bCs/>
                <w:sz w:val="16"/>
                <w:szCs w:val="16"/>
              </w:rPr>
              <w:t xml:space="preserve">! </w:t>
            </w:r>
            <w:r w:rsidRPr="00ED7664">
              <w:rPr>
                <w:rFonts w:cs="Arial"/>
                <w:sz w:val="16"/>
                <w:szCs w:val="16"/>
              </w:rPr>
              <w:t>Zie bladzijde: "Toelichting risico's".</w:t>
            </w: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0F1CE3C5" w14:textId="6B30C1F7" w:rsidR="00BC2B04" w:rsidRPr="00ED7664" w:rsidRDefault="00BC2B04" w:rsidP="005818E8">
            <w:pPr>
              <w:jc w:val="center"/>
              <w:rPr>
                <w:rFonts w:cs="Arial"/>
                <w:b/>
                <w:bCs/>
              </w:rPr>
            </w:pPr>
            <w:r w:rsidRPr="00ED7664">
              <w:rPr>
                <w:rFonts w:cs="Arial"/>
                <w:b/>
                <w:bCs/>
              </w:rPr>
              <w:t> </w:t>
            </w:r>
            <w:r w:rsidR="005C2C20">
              <w:rPr>
                <w:rFonts w:cs="Arial"/>
                <w:b/>
                <w:bCs/>
              </w:rPr>
              <w:t>N</w:t>
            </w:r>
          </w:p>
        </w:tc>
      </w:tr>
      <w:tr w:rsidR="00BC2B04" w:rsidRPr="00ED7664" w14:paraId="5917CF10" w14:textId="77777777" w:rsidTr="000A34EB">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4A79DAAE" w14:textId="77777777" w:rsidR="00BC2B04" w:rsidRPr="00ED7664" w:rsidRDefault="00BC2B04" w:rsidP="005818E8">
            <w:pPr>
              <w:rPr>
                <w:rFonts w:cs="Arial"/>
                <w:sz w:val="16"/>
                <w:szCs w:val="16"/>
              </w:rPr>
            </w:pPr>
            <w:r w:rsidRPr="00ED7664">
              <w:rPr>
                <w:rFonts w:cs="Arial"/>
                <w:sz w:val="16"/>
                <w:szCs w:val="16"/>
              </w:rPr>
              <w:t>2</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3FC71695" w14:textId="77777777" w:rsidR="00BC2B04" w:rsidRPr="00437080" w:rsidRDefault="00BC2B04" w:rsidP="005818E8">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53BA3602" w14:textId="77777777" w:rsidR="00BC2B04" w:rsidRPr="00437080" w:rsidRDefault="00BC2B04" w:rsidP="005818E8">
            <w:pPr>
              <w:rPr>
                <w:rFonts w:cs="Arial"/>
                <w:bCs/>
                <w:sz w:val="16"/>
                <w:szCs w:val="16"/>
              </w:rPr>
            </w:pPr>
            <w:r w:rsidRPr="00437080">
              <w:rPr>
                <w:rFonts w:cs="Arial"/>
                <w:bCs/>
                <w:sz w:val="16"/>
                <w:szCs w:val="16"/>
              </w:rPr>
              <w:t>werken met een duikploeg</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29B6C970" w14:textId="77777777" w:rsidR="00BC2B04" w:rsidRPr="00437080" w:rsidRDefault="00BC2B04" w:rsidP="005818E8">
            <w:pPr>
              <w:rPr>
                <w:rFonts w:cs="Arial"/>
                <w:sz w:val="16"/>
                <w:szCs w:val="16"/>
              </w:rPr>
            </w:pPr>
            <w:r w:rsidRPr="00437080">
              <w:rPr>
                <w:rFonts w:cs="Arial"/>
                <w:sz w:val="16"/>
                <w:szCs w:val="16"/>
              </w:rPr>
              <w:t>verdrinking</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645A97F1" w14:textId="77777777" w:rsidR="00BC2B04" w:rsidRPr="00437080" w:rsidRDefault="00BC2B04" w:rsidP="005818E8">
            <w:pPr>
              <w:rPr>
                <w:rFonts w:cs="Arial"/>
                <w:sz w:val="16"/>
                <w:szCs w:val="16"/>
              </w:rPr>
            </w:pPr>
            <w:r w:rsidRPr="00437080">
              <w:rPr>
                <w:rFonts w:cs="Arial"/>
                <w:sz w:val="16"/>
                <w:szCs w:val="16"/>
              </w:rPr>
              <w:t xml:space="preserve">onbekwaamheid; onvoldoende </w:t>
            </w:r>
            <w:proofErr w:type="spellStart"/>
            <w:r w:rsidRPr="00437080">
              <w:rPr>
                <w:rFonts w:cs="Arial"/>
                <w:sz w:val="16"/>
                <w:szCs w:val="16"/>
              </w:rPr>
              <w:t>veiligheids-maatregelen</w:t>
            </w:r>
            <w:proofErr w:type="spellEnd"/>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0283D29E" w14:textId="77777777" w:rsidR="00BC2B04" w:rsidRPr="00ED7664" w:rsidRDefault="00BC2B04" w:rsidP="005818E8">
            <w:pPr>
              <w:rPr>
                <w:rFonts w:cs="Arial"/>
                <w:sz w:val="16"/>
                <w:szCs w:val="16"/>
              </w:rPr>
            </w:pPr>
            <w:r w:rsidRPr="00ED7664">
              <w:rPr>
                <w:rFonts w:cs="Arial"/>
                <w:b/>
                <w:bCs/>
                <w:sz w:val="16"/>
                <w:szCs w:val="16"/>
              </w:rPr>
              <w:t xml:space="preserve">Wel/niet </w:t>
            </w:r>
            <w:proofErr w:type="spellStart"/>
            <w:r w:rsidRPr="00ED7664">
              <w:rPr>
                <w:rFonts w:cs="Arial"/>
                <w:b/>
                <w:bCs/>
                <w:sz w:val="16"/>
                <w:szCs w:val="16"/>
              </w:rPr>
              <w:t>meldingplichtig</w:t>
            </w:r>
            <w:proofErr w:type="spellEnd"/>
            <w:r w:rsidRPr="00ED7664">
              <w:rPr>
                <w:rFonts w:cs="Arial"/>
                <w:b/>
                <w:bCs/>
                <w:sz w:val="16"/>
                <w:szCs w:val="16"/>
              </w:rPr>
              <w:t xml:space="preserve">! </w:t>
            </w:r>
            <w:r w:rsidRPr="00ED7664">
              <w:rPr>
                <w:rFonts w:cs="Arial"/>
                <w:sz w:val="16"/>
                <w:szCs w:val="16"/>
              </w:rPr>
              <w:t>Zie bladzijde: "Toelichting risico's".</w:t>
            </w: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633B79D" w14:textId="4456D2A2" w:rsidR="00BC2B04" w:rsidRPr="00ED7664" w:rsidRDefault="00BC2B04" w:rsidP="005818E8">
            <w:pPr>
              <w:jc w:val="center"/>
              <w:rPr>
                <w:rFonts w:cs="Arial"/>
                <w:b/>
                <w:bCs/>
              </w:rPr>
            </w:pPr>
            <w:r w:rsidRPr="00ED7664">
              <w:rPr>
                <w:rFonts w:cs="Arial"/>
                <w:b/>
                <w:bCs/>
              </w:rPr>
              <w:t> </w:t>
            </w:r>
            <w:r w:rsidR="005C2C20">
              <w:rPr>
                <w:rFonts w:cs="Arial"/>
                <w:b/>
                <w:bCs/>
              </w:rPr>
              <w:t>N</w:t>
            </w:r>
          </w:p>
        </w:tc>
      </w:tr>
      <w:tr w:rsidR="00BC2B04" w:rsidRPr="00ED7664" w14:paraId="249387B6" w14:textId="77777777" w:rsidTr="000A34EB">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16F7F2B" w14:textId="77777777" w:rsidR="00BC2B04" w:rsidRPr="00ED7664" w:rsidRDefault="00BC2B04" w:rsidP="005818E8">
            <w:pPr>
              <w:rPr>
                <w:rFonts w:cs="Arial"/>
                <w:sz w:val="16"/>
                <w:szCs w:val="16"/>
              </w:rPr>
            </w:pPr>
            <w:r w:rsidRPr="00ED7664">
              <w:rPr>
                <w:rFonts w:cs="Arial"/>
                <w:sz w:val="16"/>
                <w:szCs w:val="16"/>
              </w:rPr>
              <w:t>3</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2D6E4CBE" w14:textId="77777777" w:rsidR="00BC2B04" w:rsidRPr="00437080" w:rsidRDefault="00BC2B04" w:rsidP="005818E8">
            <w:pPr>
              <w:spacing w:after="240"/>
              <w:rPr>
                <w:rFonts w:cs="Arial"/>
                <w:sz w:val="16"/>
                <w:szCs w:val="16"/>
              </w:rPr>
            </w:pPr>
            <w:r w:rsidRPr="00437080">
              <w:rPr>
                <w:rFonts w:cs="Arial"/>
                <w:sz w:val="16"/>
                <w:szCs w:val="16"/>
              </w:rPr>
              <w:t>alle fasen</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7B82F0BC" w14:textId="77777777" w:rsidR="00BC2B04" w:rsidRPr="00437080" w:rsidRDefault="00BC2B04" w:rsidP="005818E8">
            <w:pPr>
              <w:rPr>
                <w:rFonts w:cs="Arial"/>
                <w:sz w:val="16"/>
                <w:szCs w:val="16"/>
              </w:rPr>
            </w:pPr>
            <w:r w:rsidRPr="00437080">
              <w:rPr>
                <w:rFonts w:cs="Arial"/>
                <w:sz w:val="16"/>
                <w:szCs w:val="16"/>
              </w:rPr>
              <w:t>algemeen, bij een ongeval</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695A4E39" w14:textId="77777777" w:rsidR="00BC2B04" w:rsidRPr="00437080" w:rsidRDefault="00BC2B04" w:rsidP="005818E8">
            <w:pPr>
              <w:rPr>
                <w:rFonts w:cs="Arial"/>
                <w:sz w:val="16"/>
                <w:szCs w:val="16"/>
              </w:rPr>
            </w:pPr>
            <w:r w:rsidRPr="00437080">
              <w:rPr>
                <w:rFonts w:cs="Arial"/>
                <w:sz w:val="16"/>
                <w:szCs w:val="16"/>
              </w:rPr>
              <w:t>verslechteren van het letsel</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4877D4EC" w14:textId="77777777" w:rsidR="00BC2B04" w:rsidRPr="00437080" w:rsidRDefault="00BC2B04" w:rsidP="005818E8">
            <w:pPr>
              <w:rPr>
                <w:rFonts w:cs="Arial"/>
                <w:bCs/>
                <w:sz w:val="16"/>
                <w:szCs w:val="16"/>
              </w:rPr>
            </w:pPr>
            <w:r w:rsidRPr="00437080">
              <w:rPr>
                <w:rFonts w:cs="Arial"/>
                <w:bCs/>
                <w:sz w:val="16"/>
                <w:szCs w:val="16"/>
              </w:rPr>
              <w:t>onvoldoende hulpverlening</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38303102"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2BD4FA50" w14:textId="156B457A" w:rsidR="00BC2B04" w:rsidRPr="000A34EB" w:rsidRDefault="005C2C20" w:rsidP="000A34EB">
            <w:pPr>
              <w:jc w:val="center"/>
              <w:rPr>
                <w:rFonts w:cs="Arial"/>
                <w:bCs/>
                <w:sz w:val="16"/>
                <w:szCs w:val="16"/>
              </w:rPr>
            </w:pPr>
            <w:r w:rsidRPr="00ED7664">
              <w:rPr>
                <w:rFonts w:cs="Arial"/>
                <w:b/>
                <w:bCs/>
                <w:color w:val="FF0000"/>
              </w:rPr>
              <w:t>A</w:t>
            </w:r>
            <w:r w:rsidR="000A34EB" w:rsidRPr="00ED7664">
              <w:rPr>
                <w:rFonts w:cs="Arial"/>
                <w:b/>
                <w:bCs/>
                <w:color w:val="FF0000"/>
              </w:rPr>
              <w:t>ltijd</w:t>
            </w:r>
          </w:p>
        </w:tc>
      </w:tr>
      <w:tr w:rsidR="00BC2B04" w:rsidRPr="00ED7664" w14:paraId="0DF83D44" w14:textId="77777777" w:rsidTr="000A34E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4ACA10E1" w14:textId="77777777" w:rsidR="00BC2B04" w:rsidRPr="00ED7664" w:rsidRDefault="00BC2B04" w:rsidP="005818E8">
            <w:pPr>
              <w:rPr>
                <w:rFonts w:cs="Arial"/>
                <w:sz w:val="16"/>
                <w:szCs w:val="16"/>
              </w:rPr>
            </w:pPr>
            <w:r w:rsidRPr="00ED7664">
              <w:rPr>
                <w:rFonts w:cs="Arial"/>
                <w:sz w:val="16"/>
                <w:szCs w:val="16"/>
              </w:rPr>
              <w:t>4</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44F677AE" w14:textId="77777777" w:rsidR="00BC2B04" w:rsidRPr="00437080" w:rsidRDefault="00BC2B04" w:rsidP="005818E8">
            <w:pPr>
              <w:spacing w:after="240"/>
              <w:rPr>
                <w:rFonts w:cs="Arial"/>
                <w:sz w:val="16"/>
                <w:szCs w:val="16"/>
              </w:rPr>
            </w:pPr>
            <w:r w:rsidRPr="00437080">
              <w:rPr>
                <w:rFonts w:cs="Arial"/>
                <w:sz w:val="16"/>
                <w:szCs w:val="16"/>
              </w:rPr>
              <w:t>alle fasen</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3E5A3649" w14:textId="77777777" w:rsidR="00BC2B04" w:rsidRPr="00437080" w:rsidRDefault="00BC2B04" w:rsidP="005818E8">
            <w:pPr>
              <w:rPr>
                <w:rFonts w:cs="Arial"/>
                <w:bCs/>
                <w:sz w:val="16"/>
                <w:szCs w:val="16"/>
              </w:rPr>
            </w:pPr>
            <w:r w:rsidRPr="00437080">
              <w:rPr>
                <w:rFonts w:cs="Arial"/>
                <w:bCs/>
                <w:sz w:val="16"/>
                <w:szCs w:val="16"/>
              </w:rPr>
              <w:t>algemene aan- en afvoerbewegingen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25E173D3" w14:textId="77777777" w:rsidR="00BC2B04" w:rsidRPr="00437080" w:rsidRDefault="00BC2B04" w:rsidP="005818E8">
            <w:pPr>
              <w:rPr>
                <w:rFonts w:cs="Arial"/>
                <w:sz w:val="16"/>
                <w:szCs w:val="16"/>
              </w:rPr>
            </w:pPr>
            <w:r w:rsidRPr="00437080">
              <w:rPr>
                <w:rFonts w:cs="Arial"/>
                <w:sz w:val="16"/>
                <w:szCs w:val="16"/>
              </w:rPr>
              <w:t>ongeval, schade</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55252F4E" w14:textId="77777777" w:rsidR="00BC2B04" w:rsidRPr="00437080" w:rsidRDefault="00BC2B04" w:rsidP="005818E8">
            <w:pPr>
              <w:rPr>
                <w:rFonts w:cs="Arial"/>
                <w:sz w:val="16"/>
                <w:szCs w:val="16"/>
              </w:rPr>
            </w:pPr>
            <w:r w:rsidRPr="00437080">
              <w:rPr>
                <w:rFonts w:cs="Arial"/>
                <w:sz w:val="16"/>
                <w:szCs w:val="16"/>
              </w:rPr>
              <w:t xml:space="preserve">Gebrek aan overzicht. </w:t>
            </w:r>
            <w:r w:rsidRPr="00437080">
              <w:rPr>
                <w:rFonts w:cs="Arial"/>
                <w:sz w:val="16"/>
                <w:szCs w:val="16"/>
              </w:rPr>
              <w:br/>
              <w:t>Geen verkeersplan.</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0E94B262" w14:textId="77777777" w:rsidR="00BC2B04" w:rsidRPr="00ED7664" w:rsidRDefault="00BC2B04" w:rsidP="005818E8">
            <w:pPr>
              <w:spacing w:after="240"/>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98C146B" w14:textId="4C603F1F" w:rsidR="00BC2B04" w:rsidRPr="00ED7664" w:rsidRDefault="005C2C20" w:rsidP="005818E8">
            <w:pPr>
              <w:jc w:val="center"/>
              <w:rPr>
                <w:rFonts w:cs="Arial"/>
                <w:b/>
                <w:bCs/>
              </w:rPr>
            </w:pPr>
            <w:r>
              <w:rPr>
                <w:rFonts w:cs="Arial"/>
                <w:b/>
                <w:bCs/>
              </w:rPr>
              <w:t>J</w:t>
            </w:r>
          </w:p>
        </w:tc>
      </w:tr>
      <w:tr w:rsidR="00BC2B04" w:rsidRPr="00ED7664" w14:paraId="3C5306D8" w14:textId="77777777" w:rsidTr="000A34EB">
        <w:trPr>
          <w:trHeight w:val="34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7531EDE" w14:textId="77777777" w:rsidR="00BC2B04" w:rsidRPr="00ED7664" w:rsidRDefault="00BC2B04" w:rsidP="005818E8">
            <w:pPr>
              <w:rPr>
                <w:rFonts w:cs="Arial"/>
                <w:sz w:val="16"/>
                <w:szCs w:val="16"/>
              </w:rPr>
            </w:pPr>
            <w:r w:rsidRPr="00ED7664">
              <w:rPr>
                <w:rFonts w:cs="Arial"/>
                <w:sz w:val="16"/>
                <w:szCs w:val="16"/>
              </w:rPr>
              <w:t>5</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1AD3D0DD" w14:textId="77777777" w:rsidR="00BC2B04" w:rsidRPr="00437080" w:rsidRDefault="00BC2B04" w:rsidP="005818E8">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4B007A30" w14:textId="77777777" w:rsidR="00BC2B04" w:rsidRDefault="00BC2B04" w:rsidP="005818E8">
            <w:pPr>
              <w:rPr>
                <w:rFonts w:cs="Arial"/>
                <w:sz w:val="16"/>
                <w:szCs w:val="16"/>
              </w:rPr>
            </w:pPr>
            <w:r w:rsidRPr="00437080">
              <w:rPr>
                <w:rFonts w:cs="Arial"/>
                <w:sz w:val="16"/>
                <w:szCs w:val="16"/>
              </w:rPr>
              <w:t>algemene arbeidshandelingen</w:t>
            </w:r>
          </w:p>
          <w:p w14:paraId="6C5C5D59" w14:textId="77777777" w:rsidR="00BC2B04" w:rsidRPr="00437080" w:rsidRDefault="00BC2B04" w:rsidP="005818E8">
            <w:pPr>
              <w:rPr>
                <w:rFonts w:cs="Arial"/>
                <w:sz w:val="16"/>
                <w:szCs w:val="16"/>
              </w:rPr>
            </w:pPr>
            <w:r>
              <w:rPr>
                <w:rFonts w:cs="Arial"/>
                <w:sz w:val="16"/>
                <w:szCs w:val="16"/>
              </w:rPr>
              <w:t>werken in ploegendiensten, nachtwerk</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2E761E56" w14:textId="77777777" w:rsidR="00BC2B04" w:rsidRPr="00437080" w:rsidRDefault="00BC2B04" w:rsidP="005818E8">
            <w:pPr>
              <w:rPr>
                <w:rFonts w:cs="Arial"/>
                <w:bCs/>
                <w:sz w:val="16"/>
                <w:szCs w:val="16"/>
              </w:rPr>
            </w:pPr>
            <w:r w:rsidRPr="00437080">
              <w:rPr>
                <w:rFonts w:cs="Arial"/>
                <w:bCs/>
                <w:sz w:val="16"/>
                <w:szCs w:val="16"/>
              </w:rPr>
              <w:t xml:space="preserve">fysieke </w:t>
            </w:r>
            <w:r>
              <w:rPr>
                <w:rFonts w:cs="Arial"/>
                <w:bCs/>
                <w:sz w:val="16"/>
                <w:szCs w:val="16"/>
              </w:rPr>
              <w:t>belasting</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04769E97" w14:textId="77777777" w:rsidR="00BC2B04" w:rsidRPr="00437080" w:rsidRDefault="00BC2B04" w:rsidP="005818E8">
            <w:pPr>
              <w:rPr>
                <w:rFonts w:cs="Arial"/>
                <w:sz w:val="16"/>
                <w:szCs w:val="16"/>
              </w:rPr>
            </w:pPr>
            <w:r w:rsidRPr="00437080">
              <w:rPr>
                <w:rFonts w:cs="Arial"/>
                <w:sz w:val="16"/>
                <w:szCs w:val="16"/>
              </w:rPr>
              <w:t>fysieke overbelasting</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55AEB60F"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2A8B47ED" w14:textId="44036C6C" w:rsidR="00BC2B04" w:rsidRPr="00ED7664" w:rsidRDefault="00102788" w:rsidP="005818E8">
            <w:pPr>
              <w:jc w:val="center"/>
              <w:rPr>
                <w:rFonts w:cs="Arial"/>
                <w:b/>
                <w:bCs/>
              </w:rPr>
            </w:pPr>
            <w:r>
              <w:rPr>
                <w:rFonts w:cs="Arial"/>
                <w:b/>
                <w:bCs/>
              </w:rPr>
              <w:t>N</w:t>
            </w:r>
          </w:p>
        </w:tc>
      </w:tr>
      <w:tr w:rsidR="00BC2B04" w:rsidRPr="00ED7664" w14:paraId="0735955B" w14:textId="77777777" w:rsidTr="000A34E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83A6BB4" w14:textId="77777777" w:rsidR="00BC2B04" w:rsidRPr="00ED7664" w:rsidRDefault="00BC2B04" w:rsidP="005818E8">
            <w:pPr>
              <w:rPr>
                <w:rFonts w:cs="Arial"/>
                <w:sz w:val="16"/>
                <w:szCs w:val="16"/>
              </w:rPr>
            </w:pPr>
            <w:r w:rsidRPr="00ED7664">
              <w:rPr>
                <w:rFonts w:cs="Arial"/>
                <w:sz w:val="16"/>
                <w:szCs w:val="16"/>
              </w:rPr>
              <w:t>6</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5442AD0F" w14:textId="77777777" w:rsidR="00BC2B04" w:rsidRPr="00437080" w:rsidRDefault="00BC2B04" w:rsidP="005818E8">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1CF5FC08" w14:textId="77777777" w:rsidR="00BC2B04" w:rsidRPr="00437080" w:rsidRDefault="00BC2B04" w:rsidP="005818E8">
            <w:pPr>
              <w:rPr>
                <w:rFonts w:cs="Arial"/>
                <w:bCs/>
                <w:sz w:val="16"/>
                <w:szCs w:val="16"/>
              </w:rPr>
            </w:pPr>
            <w:r w:rsidRPr="00437080">
              <w:rPr>
                <w:rFonts w:cs="Arial"/>
                <w:bCs/>
                <w:sz w:val="16"/>
                <w:szCs w:val="16"/>
              </w:rPr>
              <w:t>vrijkomende materialen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23D281BF" w14:textId="77777777" w:rsidR="00BC2B04" w:rsidRPr="00437080" w:rsidRDefault="00BC2B04" w:rsidP="005818E8">
            <w:pPr>
              <w:rPr>
                <w:rFonts w:cs="Arial"/>
                <w:sz w:val="16"/>
                <w:szCs w:val="16"/>
              </w:rPr>
            </w:pPr>
            <w:r w:rsidRPr="00437080">
              <w:rPr>
                <w:rFonts w:cs="Arial"/>
                <w:sz w:val="16"/>
                <w:szCs w:val="16"/>
              </w:rPr>
              <w:t>letsel en/of schade, verontreiniging</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5DC830C3" w14:textId="77777777" w:rsidR="00BC2B04" w:rsidRPr="00437080" w:rsidRDefault="00BC2B04" w:rsidP="005818E8">
            <w:pPr>
              <w:rPr>
                <w:rFonts w:cs="Arial"/>
                <w:sz w:val="16"/>
                <w:szCs w:val="16"/>
              </w:rPr>
            </w:pPr>
            <w:r w:rsidRPr="00437080">
              <w:rPr>
                <w:rFonts w:cs="Arial"/>
                <w:sz w:val="16"/>
                <w:szCs w:val="16"/>
              </w:rPr>
              <w:t>Aanwezigheid van giftige stoffen, residu's.</w:t>
            </w:r>
            <w:r w:rsidRPr="00437080">
              <w:rPr>
                <w:rFonts w:cs="Arial"/>
                <w:sz w:val="16"/>
                <w:szCs w:val="16"/>
              </w:rPr>
              <w:br/>
              <w:t>Afval en reststoffen niet op verantwoordelijke wijze afvoeren.</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64038167"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5884114" w14:textId="0450F7CB" w:rsidR="00BC2B04" w:rsidRPr="00ED7664" w:rsidRDefault="00102788" w:rsidP="005818E8">
            <w:pPr>
              <w:jc w:val="center"/>
              <w:rPr>
                <w:rFonts w:cs="Arial"/>
                <w:b/>
                <w:bCs/>
              </w:rPr>
            </w:pPr>
            <w:r>
              <w:rPr>
                <w:rFonts w:cs="Arial"/>
                <w:b/>
                <w:bCs/>
              </w:rPr>
              <w:t>J</w:t>
            </w:r>
          </w:p>
        </w:tc>
      </w:tr>
      <w:tr w:rsidR="00BC2B04" w:rsidRPr="00ED7664" w14:paraId="1606251A" w14:textId="77777777" w:rsidTr="000A34E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DAF658E" w14:textId="77777777" w:rsidR="00BC2B04" w:rsidRPr="00ED7664" w:rsidRDefault="00BC2B04" w:rsidP="005818E8">
            <w:pPr>
              <w:rPr>
                <w:rFonts w:cs="Arial"/>
                <w:sz w:val="16"/>
                <w:szCs w:val="16"/>
              </w:rPr>
            </w:pPr>
            <w:r w:rsidRPr="00ED7664">
              <w:rPr>
                <w:rFonts w:cs="Arial"/>
                <w:sz w:val="16"/>
                <w:szCs w:val="16"/>
              </w:rPr>
              <w:lastRenderedPageBreak/>
              <w:t>7</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3CD7B37B" w14:textId="77777777" w:rsidR="00BC2B04" w:rsidRPr="00437080" w:rsidRDefault="00BC2B04" w:rsidP="005818E8">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3A0D46AF" w14:textId="77777777" w:rsidR="00BC2B04" w:rsidRPr="00437080" w:rsidRDefault="00BC2B04" w:rsidP="005818E8">
            <w:pPr>
              <w:rPr>
                <w:rFonts w:cs="Arial"/>
                <w:bCs/>
                <w:sz w:val="16"/>
                <w:szCs w:val="16"/>
              </w:rPr>
            </w:pPr>
            <w:r w:rsidRPr="00437080">
              <w:rPr>
                <w:rFonts w:cs="Arial"/>
                <w:bCs/>
                <w:sz w:val="16"/>
                <w:szCs w:val="16"/>
              </w:rPr>
              <w:t>werken in besloten ruimte, ondergronds, grote leidingen etc.</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2A5D689D" w14:textId="77777777" w:rsidR="00BC2B04" w:rsidRPr="00437080" w:rsidRDefault="00BC2B04" w:rsidP="005818E8">
            <w:pPr>
              <w:rPr>
                <w:rFonts w:cs="Arial"/>
                <w:sz w:val="16"/>
                <w:szCs w:val="16"/>
              </w:rPr>
            </w:pPr>
            <w:r w:rsidRPr="00437080">
              <w:rPr>
                <w:rFonts w:cs="Arial"/>
                <w:sz w:val="16"/>
                <w:szCs w:val="16"/>
              </w:rPr>
              <w:t>verstikking, paniekaanval</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5C831BFC" w14:textId="77777777" w:rsidR="00BC2B04" w:rsidRPr="00437080" w:rsidRDefault="00BC2B04" w:rsidP="005818E8">
            <w:pPr>
              <w:rPr>
                <w:rFonts w:cs="Arial"/>
                <w:sz w:val="16"/>
                <w:szCs w:val="16"/>
              </w:rPr>
            </w:pPr>
            <w:r w:rsidRPr="00437080">
              <w:rPr>
                <w:rFonts w:cs="Arial"/>
                <w:sz w:val="16"/>
                <w:szCs w:val="16"/>
              </w:rPr>
              <w:t>o.a. te weinig zuurstof, beperkte bewegingsvrijheid</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2CD5814B"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5CDDF8F" w14:textId="79107DE9" w:rsidR="00BC2B04" w:rsidRPr="00ED7664" w:rsidRDefault="00102788" w:rsidP="005818E8">
            <w:pPr>
              <w:jc w:val="center"/>
              <w:rPr>
                <w:rFonts w:cs="Arial"/>
                <w:b/>
                <w:bCs/>
              </w:rPr>
            </w:pPr>
            <w:r>
              <w:rPr>
                <w:rFonts w:cs="Arial"/>
                <w:b/>
                <w:bCs/>
              </w:rPr>
              <w:t>N</w:t>
            </w:r>
          </w:p>
        </w:tc>
      </w:tr>
      <w:tr w:rsidR="00BC2B04" w:rsidRPr="00ED7664" w14:paraId="2ECCB93B" w14:textId="77777777" w:rsidTr="000A34E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4CA1A1C" w14:textId="77777777" w:rsidR="00BC2B04" w:rsidRPr="00ED7664" w:rsidRDefault="00BC2B04" w:rsidP="005818E8">
            <w:pPr>
              <w:rPr>
                <w:rFonts w:cs="Arial"/>
                <w:sz w:val="16"/>
                <w:szCs w:val="16"/>
              </w:rPr>
            </w:pPr>
            <w:r w:rsidRPr="00ED7664">
              <w:rPr>
                <w:rFonts w:cs="Arial"/>
                <w:sz w:val="16"/>
                <w:szCs w:val="16"/>
              </w:rPr>
              <w:t>8</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58585878" w14:textId="77777777" w:rsidR="00BC2B04" w:rsidRPr="00437080" w:rsidRDefault="00BC2B04" w:rsidP="005818E8">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5046EB8E" w14:textId="77777777" w:rsidR="00BC2B04" w:rsidRPr="00437080" w:rsidRDefault="00BC2B04" w:rsidP="005818E8">
            <w:pPr>
              <w:rPr>
                <w:rFonts w:cs="Arial"/>
                <w:sz w:val="16"/>
                <w:szCs w:val="16"/>
              </w:rPr>
            </w:pPr>
            <w:r w:rsidRPr="00437080">
              <w:rPr>
                <w:rFonts w:cs="Arial"/>
                <w:sz w:val="16"/>
                <w:szCs w:val="16"/>
              </w:rPr>
              <w:t>werken met arbeidsmiddelen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4BC77902" w14:textId="77777777" w:rsidR="00BC2B04" w:rsidRPr="00437080" w:rsidRDefault="00BC2B04" w:rsidP="005818E8">
            <w:pPr>
              <w:rPr>
                <w:rFonts w:cs="Arial"/>
                <w:sz w:val="16"/>
                <w:szCs w:val="16"/>
              </w:rPr>
            </w:pPr>
            <w:r w:rsidRPr="00437080">
              <w:rPr>
                <w:rFonts w:cs="Arial"/>
                <w:sz w:val="16"/>
                <w:szCs w:val="16"/>
              </w:rPr>
              <w:t>gehoorletsel, geluidsoverlast</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3E7A1413" w14:textId="77777777" w:rsidR="00BC2B04" w:rsidRPr="00437080" w:rsidRDefault="00BC2B04" w:rsidP="005818E8">
            <w:pPr>
              <w:rPr>
                <w:rFonts w:cs="Arial"/>
                <w:bCs/>
                <w:sz w:val="16"/>
                <w:szCs w:val="16"/>
              </w:rPr>
            </w:pPr>
            <w:r w:rsidRPr="00437080">
              <w:rPr>
                <w:rFonts w:cs="Arial"/>
                <w:bCs/>
                <w:sz w:val="16"/>
                <w:szCs w:val="16"/>
              </w:rPr>
              <w:t xml:space="preserve">blootstelling aan </w:t>
            </w:r>
            <w:proofErr w:type="spellStart"/>
            <w:r w:rsidRPr="00437080">
              <w:rPr>
                <w:rFonts w:cs="Arial"/>
                <w:bCs/>
                <w:sz w:val="16"/>
                <w:szCs w:val="16"/>
              </w:rPr>
              <w:t>geluidsniveau's</w:t>
            </w:r>
            <w:proofErr w:type="spellEnd"/>
            <w:r w:rsidRPr="00437080">
              <w:rPr>
                <w:rFonts w:cs="Arial"/>
                <w:bCs/>
                <w:sz w:val="16"/>
                <w:szCs w:val="16"/>
              </w:rPr>
              <w:t xml:space="preserve"> van meer dan 80 dB(A).</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6C60E847"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CBBE1A7" w14:textId="2201C3DF" w:rsidR="00BC2B04" w:rsidRPr="00ED7664" w:rsidRDefault="00102788" w:rsidP="005818E8">
            <w:pPr>
              <w:jc w:val="center"/>
              <w:rPr>
                <w:rFonts w:cs="Arial"/>
                <w:b/>
                <w:bCs/>
              </w:rPr>
            </w:pPr>
            <w:r>
              <w:rPr>
                <w:rFonts w:cs="Arial"/>
                <w:b/>
                <w:bCs/>
              </w:rPr>
              <w:t>J</w:t>
            </w:r>
          </w:p>
        </w:tc>
      </w:tr>
      <w:tr w:rsidR="00BC2B04" w:rsidRPr="00ED7664" w14:paraId="007BE74A" w14:textId="77777777" w:rsidTr="000A34EB">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EEAE60B" w14:textId="77777777" w:rsidR="00BC2B04" w:rsidRPr="00ED7664" w:rsidRDefault="00BC2B04" w:rsidP="005818E8">
            <w:pPr>
              <w:rPr>
                <w:rFonts w:cs="Arial"/>
                <w:sz w:val="16"/>
                <w:szCs w:val="16"/>
              </w:rPr>
            </w:pPr>
            <w:r w:rsidRPr="00ED7664">
              <w:rPr>
                <w:rFonts w:cs="Arial"/>
                <w:sz w:val="16"/>
                <w:szCs w:val="16"/>
              </w:rPr>
              <w:t>9</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14883D7E" w14:textId="77777777" w:rsidR="00BC2B04" w:rsidRPr="00437080" w:rsidRDefault="00BC2B04" w:rsidP="005818E8">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r w:rsidRPr="00437080">
              <w:rPr>
                <w:rFonts w:cs="Arial"/>
                <w:sz w:val="16"/>
                <w:szCs w:val="16"/>
              </w:rPr>
              <w:br/>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49ABCA3D" w14:textId="77777777" w:rsidR="00BC2B04" w:rsidRPr="00437080" w:rsidRDefault="00BC2B04" w:rsidP="005818E8">
            <w:pPr>
              <w:rPr>
                <w:rFonts w:cs="Arial"/>
                <w:bCs/>
                <w:sz w:val="16"/>
                <w:szCs w:val="16"/>
              </w:rPr>
            </w:pPr>
            <w:r w:rsidRPr="00437080">
              <w:rPr>
                <w:rFonts w:cs="Arial"/>
                <w:bCs/>
                <w:sz w:val="16"/>
                <w:szCs w:val="16"/>
              </w:rPr>
              <w:t>werken met elektrisch handgereedschap in vochtige en/of geleidende ruimte</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5E7A5A3A" w14:textId="77777777" w:rsidR="00BC2B04" w:rsidRPr="00437080" w:rsidRDefault="00BC2B04" w:rsidP="005818E8">
            <w:pPr>
              <w:rPr>
                <w:rFonts w:cs="Arial"/>
                <w:sz w:val="16"/>
                <w:szCs w:val="16"/>
              </w:rPr>
            </w:pPr>
            <w:r w:rsidRPr="00437080">
              <w:rPr>
                <w:rFonts w:cs="Arial"/>
                <w:sz w:val="16"/>
                <w:szCs w:val="16"/>
              </w:rPr>
              <w:t>elektrocutie</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16E45BA2" w14:textId="77777777" w:rsidR="00BC2B04" w:rsidRPr="00437080" w:rsidRDefault="00BC2B04" w:rsidP="005818E8">
            <w:pPr>
              <w:rPr>
                <w:rFonts w:cs="Arial"/>
                <w:sz w:val="16"/>
                <w:szCs w:val="16"/>
              </w:rPr>
            </w:pPr>
            <w:r w:rsidRPr="00437080">
              <w:rPr>
                <w:rFonts w:cs="Arial"/>
                <w:sz w:val="16"/>
                <w:szCs w:val="16"/>
              </w:rPr>
              <w:t>vochtige en of geleidende omgeving in combinatie met stroomgebruik</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519C134B"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B9CFBFC" w14:textId="3D2C2D66" w:rsidR="00BC2B04" w:rsidRPr="00ED7664" w:rsidRDefault="00102788" w:rsidP="005818E8">
            <w:pPr>
              <w:jc w:val="center"/>
              <w:rPr>
                <w:rFonts w:cs="Arial"/>
                <w:b/>
                <w:bCs/>
              </w:rPr>
            </w:pPr>
            <w:r>
              <w:rPr>
                <w:rFonts w:cs="Arial"/>
                <w:b/>
                <w:bCs/>
              </w:rPr>
              <w:t>N</w:t>
            </w:r>
          </w:p>
        </w:tc>
      </w:tr>
      <w:tr w:rsidR="00BC2B04" w:rsidRPr="00ED7664" w14:paraId="657D0006" w14:textId="77777777" w:rsidTr="000A34E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C64B55C" w14:textId="77777777" w:rsidR="00BC2B04" w:rsidRPr="00ED7664" w:rsidRDefault="00BC2B04" w:rsidP="005818E8">
            <w:pPr>
              <w:rPr>
                <w:rFonts w:cs="Arial"/>
                <w:sz w:val="16"/>
                <w:szCs w:val="16"/>
              </w:rPr>
            </w:pPr>
            <w:r w:rsidRPr="00ED7664">
              <w:rPr>
                <w:rFonts w:cs="Arial"/>
                <w:sz w:val="16"/>
                <w:szCs w:val="16"/>
              </w:rPr>
              <w:t>10</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2E8E5C19" w14:textId="77777777" w:rsidR="00BC2B04" w:rsidRPr="00437080" w:rsidRDefault="00BC2B04" w:rsidP="005818E8">
            <w:pPr>
              <w:rPr>
                <w:rFonts w:cs="Arial"/>
                <w:sz w:val="16"/>
                <w:szCs w:val="16"/>
              </w:rPr>
            </w:pPr>
            <w:r w:rsidRPr="00437080">
              <w:rPr>
                <w:rFonts w:cs="Arial"/>
                <w:sz w:val="16"/>
                <w:szCs w:val="16"/>
              </w:rPr>
              <w:t>alle fasen</w:t>
            </w:r>
            <w:r w:rsidRPr="00437080">
              <w:rPr>
                <w:rFonts w:cs="Arial"/>
                <w:sz w:val="16"/>
                <w:szCs w:val="16"/>
              </w:rPr>
              <w:br w:type="page"/>
            </w:r>
            <w:r w:rsidRPr="00437080">
              <w:rPr>
                <w:rFonts w:cs="Arial"/>
                <w:sz w:val="16"/>
                <w:szCs w:val="16"/>
              </w:rPr>
              <w:br w:type="page"/>
            </w:r>
            <w:r w:rsidRPr="00437080">
              <w:rPr>
                <w:rFonts w:cs="Arial"/>
                <w:sz w:val="16"/>
                <w:szCs w:val="16"/>
              </w:rPr>
              <w:br w:type="page"/>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266FE99D" w14:textId="77777777" w:rsidR="00BC2B04" w:rsidRPr="00437080" w:rsidRDefault="00BC2B04" w:rsidP="005818E8">
            <w:pPr>
              <w:rPr>
                <w:rFonts w:cs="Arial"/>
                <w:bCs/>
                <w:sz w:val="16"/>
                <w:szCs w:val="16"/>
              </w:rPr>
            </w:pPr>
            <w:r w:rsidRPr="00437080">
              <w:rPr>
                <w:rFonts w:cs="Arial"/>
                <w:bCs/>
                <w:sz w:val="16"/>
                <w:szCs w:val="16"/>
              </w:rPr>
              <w:t>werken met elektrische apparaten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2E61E28C" w14:textId="77777777" w:rsidR="00BC2B04" w:rsidRPr="00437080" w:rsidRDefault="00BC2B04" w:rsidP="005818E8">
            <w:pPr>
              <w:rPr>
                <w:rFonts w:cs="Arial"/>
                <w:sz w:val="16"/>
                <w:szCs w:val="16"/>
              </w:rPr>
            </w:pPr>
            <w:r w:rsidRPr="00437080">
              <w:rPr>
                <w:rFonts w:cs="Arial"/>
                <w:sz w:val="16"/>
                <w:szCs w:val="16"/>
              </w:rPr>
              <w:t>elektrocutie</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7C3CE105" w14:textId="77777777" w:rsidR="00BC2B04" w:rsidRPr="00437080" w:rsidRDefault="00BC2B04" w:rsidP="005818E8">
            <w:pPr>
              <w:rPr>
                <w:rFonts w:cs="Arial"/>
                <w:sz w:val="16"/>
                <w:szCs w:val="16"/>
              </w:rPr>
            </w:pPr>
            <w:r w:rsidRPr="00437080">
              <w:rPr>
                <w:rFonts w:cs="Arial"/>
                <w:sz w:val="16"/>
                <w:szCs w:val="16"/>
              </w:rPr>
              <w:t>draadbreuk, isolatie beschadigd</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4691824D"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740A168" w14:textId="51BCFC93" w:rsidR="00BC2B04" w:rsidRPr="00ED7664" w:rsidRDefault="001643D9" w:rsidP="005818E8">
            <w:pPr>
              <w:jc w:val="center"/>
              <w:rPr>
                <w:rFonts w:cs="Arial"/>
                <w:b/>
                <w:bCs/>
              </w:rPr>
            </w:pPr>
            <w:r>
              <w:rPr>
                <w:rFonts w:cs="Arial"/>
                <w:b/>
                <w:bCs/>
              </w:rPr>
              <w:t>J</w:t>
            </w:r>
          </w:p>
        </w:tc>
      </w:tr>
      <w:tr w:rsidR="00BC2B04" w:rsidRPr="00ED7664" w14:paraId="5A26286E" w14:textId="77777777" w:rsidTr="000A34E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776DFF1" w14:textId="77777777" w:rsidR="00BC2B04" w:rsidRPr="00ED7664" w:rsidRDefault="00BC2B04" w:rsidP="005818E8">
            <w:pPr>
              <w:rPr>
                <w:rFonts w:cs="Arial"/>
                <w:sz w:val="16"/>
                <w:szCs w:val="16"/>
              </w:rPr>
            </w:pPr>
            <w:r w:rsidRPr="00ED7664">
              <w:rPr>
                <w:rFonts w:cs="Arial"/>
                <w:sz w:val="16"/>
                <w:szCs w:val="16"/>
              </w:rPr>
              <w:t>11</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7679DA64" w14:textId="77777777" w:rsidR="00BC2B04" w:rsidRPr="00437080" w:rsidRDefault="00BC2B04" w:rsidP="005818E8">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3BBC3739" w14:textId="77777777" w:rsidR="00BC2B04" w:rsidRPr="00437080" w:rsidRDefault="00BC2B04" w:rsidP="005818E8">
            <w:pPr>
              <w:rPr>
                <w:rFonts w:cs="Arial"/>
                <w:bCs/>
                <w:sz w:val="16"/>
                <w:szCs w:val="16"/>
              </w:rPr>
            </w:pPr>
            <w:r w:rsidRPr="00437080">
              <w:rPr>
                <w:rFonts w:cs="Arial"/>
                <w:bCs/>
                <w:sz w:val="16"/>
                <w:szCs w:val="16"/>
              </w:rPr>
              <w:t>werken met gevaarlijke stoffen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3E9F5A27" w14:textId="77777777" w:rsidR="00BC2B04" w:rsidRPr="00437080" w:rsidRDefault="00BC2B04" w:rsidP="005818E8">
            <w:pPr>
              <w:rPr>
                <w:rFonts w:cs="Arial"/>
                <w:sz w:val="16"/>
                <w:szCs w:val="16"/>
              </w:rPr>
            </w:pPr>
            <w:r w:rsidRPr="00437080">
              <w:rPr>
                <w:rFonts w:cs="Arial"/>
                <w:sz w:val="16"/>
                <w:szCs w:val="16"/>
              </w:rPr>
              <w:t>brand, explosie, bedwelming, bodemverontreiniging</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025258D9" w14:textId="77777777" w:rsidR="00BC2B04" w:rsidRPr="00437080" w:rsidRDefault="00BC2B04" w:rsidP="005818E8">
            <w:pPr>
              <w:rPr>
                <w:rFonts w:cs="Arial"/>
                <w:sz w:val="16"/>
                <w:szCs w:val="16"/>
              </w:rPr>
            </w:pPr>
            <w:r w:rsidRPr="00437080">
              <w:rPr>
                <w:rFonts w:cs="Arial"/>
                <w:sz w:val="16"/>
                <w:szCs w:val="16"/>
              </w:rPr>
              <w:t>Vrij toegang tot de stoffen.</w:t>
            </w:r>
            <w:r w:rsidRPr="00437080">
              <w:rPr>
                <w:rFonts w:cs="Arial"/>
                <w:sz w:val="16"/>
                <w:szCs w:val="16"/>
              </w:rPr>
              <w:br/>
              <w:t>Veiligheidsinformatieblad van fabrikant niet hanteren.</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2C2725AB" w14:textId="77777777" w:rsidR="00BC2B04" w:rsidRPr="00ED7664" w:rsidRDefault="00BC2B04" w:rsidP="005818E8">
            <w:pPr>
              <w:rPr>
                <w:rFonts w:cs="Arial"/>
                <w:sz w:val="16"/>
                <w:szCs w:val="16"/>
              </w:rPr>
            </w:pPr>
            <w:r>
              <w:rPr>
                <w:rFonts w:cs="Arial"/>
                <w:sz w:val="16"/>
                <w:szCs w:val="16"/>
              </w:rPr>
              <w:t>Chroom VI, toetsing VG plan uitvoeringsfase AH</w:t>
            </w: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4DCEABC" w14:textId="3CA74BC1" w:rsidR="00BC2B04" w:rsidRPr="00ED7664" w:rsidRDefault="001643D9" w:rsidP="005818E8">
            <w:pPr>
              <w:jc w:val="center"/>
              <w:rPr>
                <w:rFonts w:cs="Arial"/>
                <w:b/>
                <w:bCs/>
              </w:rPr>
            </w:pPr>
            <w:r>
              <w:rPr>
                <w:rFonts w:cs="Arial"/>
                <w:b/>
                <w:bCs/>
              </w:rPr>
              <w:t>N</w:t>
            </w:r>
          </w:p>
        </w:tc>
      </w:tr>
      <w:tr w:rsidR="00BC2B04" w:rsidRPr="00ED7664" w14:paraId="6284A725" w14:textId="77777777" w:rsidTr="000A34E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4E9E0CD" w14:textId="77777777" w:rsidR="00BC2B04" w:rsidRPr="00ED7664" w:rsidRDefault="00BC2B04" w:rsidP="005818E8">
            <w:pPr>
              <w:rPr>
                <w:rFonts w:cs="Arial"/>
                <w:sz w:val="16"/>
                <w:szCs w:val="16"/>
              </w:rPr>
            </w:pPr>
            <w:r w:rsidRPr="00ED7664">
              <w:rPr>
                <w:rFonts w:cs="Arial"/>
                <w:sz w:val="16"/>
                <w:szCs w:val="16"/>
              </w:rPr>
              <w:t>12</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1B61CDF9" w14:textId="77777777" w:rsidR="00BC2B04" w:rsidRPr="00437080" w:rsidRDefault="00BC2B04" w:rsidP="005818E8">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12279776" w14:textId="77777777" w:rsidR="00BC2B04" w:rsidRPr="00437080" w:rsidRDefault="00BC2B04" w:rsidP="005818E8">
            <w:pPr>
              <w:rPr>
                <w:rFonts w:cs="Arial"/>
                <w:sz w:val="16"/>
                <w:szCs w:val="16"/>
              </w:rPr>
            </w:pPr>
            <w:r w:rsidRPr="00437080">
              <w:rPr>
                <w:rFonts w:cs="Arial"/>
                <w:sz w:val="16"/>
                <w:szCs w:val="16"/>
              </w:rPr>
              <w:t xml:space="preserve">werken met graafmachines, </w:t>
            </w:r>
            <w:proofErr w:type="spellStart"/>
            <w:r w:rsidRPr="00437080">
              <w:rPr>
                <w:rFonts w:cs="Arial"/>
                <w:sz w:val="16"/>
                <w:szCs w:val="16"/>
              </w:rPr>
              <w:t>hei-</w:t>
            </w:r>
            <w:proofErr w:type="spellEnd"/>
            <w:r w:rsidRPr="00437080">
              <w:rPr>
                <w:rFonts w:cs="Arial"/>
                <w:sz w:val="16"/>
                <w:szCs w:val="16"/>
              </w:rPr>
              <w:t xml:space="preserve"> en hijskranen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13EA40B8" w14:textId="77777777" w:rsidR="00BC2B04" w:rsidRPr="00437080" w:rsidRDefault="00BC2B04" w:rsidP="005818E8">
            <w:pPr>
              <w:rPr>
                <w:rFonts w:cs="Arial"/>
                <w:bCs/>
                <w:sz w:val="16"/>
                <w:szCs w:val="16"/>
              </w:rPr>
            </w:pPr>
            <w:r w:rsidRPr="00437080">
              <w:rPr>
                <w:rFonts w:cs="Arial"/>
                <w:bCs/>
                <w:sz w:val="16"/>
                <w:szCs w:val="16"/>
              </w:rPr>
              <w:t>bodeminstabiliteit, bedelving, letsel, verongelukken</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1CC184D3" w14:textId="77777777" w:rsidR="00BC2B04" w:rsidRPr="00437080" w:rsidRDefault="00BC2B04" w:rsidP="005818E8">
            <w:pPr>
              <w:rPr>
                <w:rFonts w:cs="Arial"/>
                <w:sz w:val="16"/>
                <w:szCs w:val="16"/>
              </w:rPr>
            </w:pPr>
            <w:r w:rsidRPr="00437080">
              <w:rPr>
                <w:rFonts w:cs="Arial"/>
                <w:sz w:val="16"/>
                <w:szCs w:val="16"/>
              </w:rPr>
              <w:t>onachtzaamheid bij het werken, onoverzichtelijkheid</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47114C0C"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D9F4771" w14:textId="316A59B2" w:rsidR="00BC2B04" w:rsidRPr="00ED7664" w:rsidRDefault="001643D9" w:rsidP="005818E8">
            <w:pPr>
              <w:jc w:val="center"/>
              <w:rPr>
                <w:rFonts w:cs="Arial"/>
                <w:b/>
                <w:bCs/>
              </w:rPr>
            </w:pPr>
            <w:r>
              <w:rPr>
                <w:rFonts w:cs="Arial"/>
                <w:b/>
                <w:bCs/>
              </w:rPr>
              <w:t>N</w:t>
            </w:r>
          </w:p>
        </w:tc>
      </w:tr>
      <w:tr w:rsidR="00BC2B04" w:rsidRPr="00ED7664" w14:paraId="3BBAD8DC" w14:textId="77777777" w:rsidTr="000A34EB">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60D2244" w14:textId="77777777" w:rsidR="00BC2B04" w:rsidRPr="00ED7664" w:rsidRDefault="00BC2B04" w:rsidP="005818E8">
            <w:pPr>
              <w:rPr>
                <w:rFonts w:cs="Arial"/>
                <w:sz w:val="16"/>
                <w:szCs w:val="16"/>
              </w:rPr>
            </w:pPr>
            <w:r w:rsidRPr="00ED7664">
              <w:rPr>
                <w:rFonts w:cs="Arial"/>
                <w:sz w:val="16"/>
                <w:szCs w:val="16"/>
              </w:rPr>
              <w:t>13</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10E84CCB" w14:textId="77777777" w:rsidR="00BC2B04" w:rsidRPr="00437080" w:rsidRDefault="00BC2B04" w:rsidP="005818E8">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r w:rsidRPr="00437080">
              <w:rPr>
                <w:rFonts w:cs="Arial"/>
                <w:sz w:val="16"/>
                <w:szCs w:val="16"/>
              </w:rPr>
              <w:br/>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3AD6C32A" w14:textId="77777777" w:rsidR="00BC2B04" w:rsidRPr="00437080" w:rsidRDefault="00BC2B04" w:rsidP="005818E8">
            <w:pPr>
              <w:rPr>
                <w:rFonts w:cs="Arial"/>
                <w:sz w:val="16"/>
                <w:szCs w:val="16"/>
              </w:rPr>
            </w:pPr>
            <w:r w:rsidRPr="00437080">
              <w:rPr>
                <w:rFonts w:cs="Arial"/>
                <w:sz w:val="16"/>
                <w:szCs w:val="16"/>
              </w:rPr>
              <w:t>werken met verbrandingsmotoren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5C09FDAB" w14:textId="77777777" w:rsidR="00BC2B04" w:rsidRPr="00437080" w:rsidRDefault="00BC2B04" w:rsidP="005818E8">
            <w:pPr>
              <w:rPr>
                <w:rFonts w:cs="Arial"/>
                <w:sz w:val="16"/>
                <w:szCs w:val="16"/>
              </w:rPr>
            </w:pPr>
            <w:r w:rsidRPr="00437080">
              <w:rPr>
                <w:rFonts w:cs="Arial"/>
                <w:sz w:val="16"/>
                <w:szCs w:val="16"/>
              </w:rPr>
              <w:t>longaandoening</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06557A0B" w14:textId="77777777" w:rsidR="00BC2B04" w:rsidRPr="00437080" w:rsidRDefault="00BC2B04" w:rsidP="005818E8">
            <w:pPr>
              <w:rPr>
                <w:rFonts w:cs="Arial"/>
                <w:bCs/>
                <w:sz w:val="16"/>
                <w:szCs w:val="16"/>
              </w:rPr>
            </w:pPr>
            <w:r w:rsidRPr="00437080">
              <w:rPr>
                <w:rFonts w:cs="Arial"/>
                <w:bCs/>
                <w:sz w:val="16"/>
                <w:szCs w:val="16"/>
              </w:rPr>
              <w:t>langdurige blootstelling aan uitlaatgassen, fijnstof, dieselmotor-emissie</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1837A136"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29304459" w14:textId="1527D7CD" w:rsidR="00BC2B04" w:rsidRPr="00ED7664" w:rsidRDefault="001643D9" w:rsidP="005818E8">
            <w:pPr>
              <w:jc w:val="center"/>
              <w:rPr>
                <w:rFonts w:cs="Arial"/>
                <w:b/>
                <w:bCs/>
              </w:rPr>
            </w:pPr>
            <w:r>
              <w:rPr>
                <w:rFonts w:cs="Arial"/>
                <w:b/>
                <w:bCs/>
              </w:rPr>
              <w:t>J</w:t>
            </w:r>
          </w:p>
        </w:tc>
      </w:tr>
      <w:tr w:rsidR="00BC2B04" w:rsidRPr="00ED7664" w14:paraId="779F985D" w14:textId="77777777" w:rsidTr="000A34E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A1E3130" w14:textId="77777777" w:rsidR="00BC2B04" w:rsidRPr="00ED7664" w:rsidRDefault="00BC2B04" w:rsidP="005818E8">
            <w:pPr>
              <w:rPr>
                <w:rFonts w:cs="Arial"/>
                <w:sz w:val="16"/>
                <w:szCs w:val="16"/>
              </w:rPr>
            </w:pPr>
            <w:r w:rsidRPr="00ED7664">
              <w:rPr>
                <w:rFonts w:cs="Arial"/>
                <w:sz w:val="16"/>
                <w:szCs w:val="16"/>
              </w:rPr>
              <w:lastRenderedPageBreak/>
              <w:t>14</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4351B9EE" w14:textId="77777777" w:rsidR="00BC2B04" w:rsidRPr="00437080" w:rsidRDefault="00BC2B04" w:rsidP="005818E8">
            <w:pPr>
              <w:spacing w:after="240"/>
              <w:rPr>
                <w:rFonts w:cs="Arial"/>
                <w:sz w:val="16"/>
                <w:szCs w:val="16"/>
              </w:rPr>
            </w:pPr>
            <w:r w:rsidRPr="00437080">
              <w:rPr>
                <w:rFonts w:cs="Arial"/>
                <w:sz w:val="16"/>
                <w:szCs w:val="16"/>
              </w:rPr>
              <w:t>alle fasen</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3156C1D8" w14:textId="77777777" w:rsidR="00BC2B04" w:rsidRPr="00437080" w:rsidRDefault="00BC2B04" w:rsidP="005818E8">
            <w:pPr>
              <w:rPr>
                <w:rFonts w:cs="Arial"/>
                <w:bCs/>
                <w:sz w:val="16"/>
                <w:szCs w:val="16"/>
              </w:rPr>
            </w:pPr>
            <w:r w:rsidRPr="00437080">
              <w:rPr>
                <w:rFonts w:cs="Arial"/>
                <w:bCs/>
                <w:sz w:val="16"/>
                <w:szCs w:val="16"/>
              </w:rPr>
              <w:t>werken op hoogte</w:t>
            </w:r>
            <w:r w:rsidRPr="00437080">
              <w:rPr>
                <w:rFonts w:cs="Arial"/>
                <w:bCs/>
                <w:sz w:val="16"/>
                <w:szCs w:val="16"/>
              </w:rPr>
              <w:br/>
              <w:t>(&gt; 2,5m)</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685741E6" w14:textId="77777777" w:rsidR="00BC2B04" w:rsidRPr="00437080" w:rsidRDefault="00BC2B04" w:rsidP="005818E8">
            <w:pPr>
              <w:rPr>
                <w:rFonts w:cs="Arial"/>
                <w:sz w:val="16"/>
                <w:szCs w:val="16"/>
              </w:rPr>
            </w:pPr>
            <w:r w:rsidRPr="00437080">
              <w:rPr>
                <w:rFonts w:cs="Arial"/>
                <w:sz w:val="16"/>
                <w:szCs w:val="16"/>
              </w:rPr>
              <w:t>letsel, verongelukken</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76880ADD" w14:textId="77777777" w:rsidR="00BC2B04" w:rsidRPr="00437080" w:rsidRDefault="00BC2B04" w:rsidP="005818E8">
            <w:pPr>
              <w:rPr>
                <w:rFonts w:cs="Arial"/>
                <w:sz w:val="16"/>
                <w:szCs w:val="16"/>
              </w:rPr>
            </w:pPr>
            <w:r w:rsidRPr="00437080">
              <w:rPr>
                <w:rFonts w:cs="Arial"/>
                <w:sz w:val="16"/>
                <w:szCs w:val="16"/>
              </w:rPr>
              <w:t>Valgevaar of vallende voorwerpen.</w:t>
            </w:r>
            <w:r w:rsidRPr="00437080">
              <w:rPr>
                <w:rFonts w:cs="Arial"/>
                <w:sz w:val="16"/>
                <w:szCs w:val="16"/>
              </w:rPr>
              <w:br/>
              <w:t>Geen voorziening bij hoogteverschil.</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5C15B938"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86F79C7" w14:textId="6C88E295" w:rsidR="00BC2B04" w:rsidRPr="00ED7664" w:rsidRDefault="001643D9" w:rsidP="005818E8">
            <w:pPr>
              <w:jc w:val="center"/>
              <w:rPr>
                <w:rFonts w:cs="Arial"/>
                <w:b/>
                <w:bCs/>
              </w:rPr>
            </w:pPr>
            <w:r>
              <w:rPr>
                <w:rFonts w:cs="Arial"/>
                <w:b/>
                <w:bCs/>
              </w:rPr>
              <w:t>N</w:t>
            </w:r>
          </w:p>
        </w:tc>
      </w:tr>
      <w:tr w:rsidR="00BC2B04" w:rsidRPr="00ED7664" w14:paraId="54D5849D" w14:textId="77777777" w:rsidTr="000A34E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40A51628" w14:textId="77777777" w:rsidR="00BC2B04" w:rsidRPr="00ED7664" w:rsidRDefault="00BC2B04" w:rsidP="005818E8">
            <w:pPr>
              <w:rPr>
                <w:rFonts w:cs="Arial"/>
                <w:sz w:val="16"/>
                <w:szCs w:val="16"/>
              </w:rPr>
            </w:pPr>
            <w:r w:rsidRPr="00ED7664">
              <w:rPr>
                <w:rFonts w:cs="Arial"/>
                <w:sz w:val="16"/>
                <w:szCs w:val="16"/>
              </w:rPr>
              <w:t>15</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184FC570" w14:textId="77777777" w:rsidR="00BC2B04" w:rsidRPr="00437080" w:rsidRDefault="00BC2B04" w:rsidP="005818E8">
            <w:pPr>
              <w:spacing w:after="240"/>
              <w:rPr>
                <w:rFonts w:cs="Arial"/>
                <w:sz w:val="16"/>
                <w:szCs w:val="16"/>
              </w:rPr>
            </w:pPr>
            <w:r w:rsidRPr="00437080">
              <w:rPr>
                <w:rFonts w:cs="Arial"/>
                <w:sz w:val="16"/>
                <w:szCs w:val="16"/>
              </w:rPr>
              <w:t>Bemaling</w:t>
            </w:r>
            <w:r>
              <w:rPr>
                <w:rFonts w:cs="Arial"/>
                <w:sz w:val="16"/>
                <w:szCs w:val="16"/>
              </w:rPr>
              <w:t>/zuivering</w:t>
            </w:r>
            <w:r w:rsidRPr="00437080">
              <w:rPr>
                <w:rFonts w:cs="Arial"/>
                <w:sz w:val="16"/>
                <w:szCs w:val="16"/>
              </w:rPr>
              <w:br/>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47562969" w14:textId="77777777" w:rsidR="00BC2B04" w:rsidRPr="00437080" w:rsidRDefault="00BC2B04" w:rsidP="005818E8">
            <w:pPr>
              <w:rPr>
                <w:rFonts w:cs="Arial"/>
                <w:bCs/>
                <w:sz w:val="16"/>
                <w:szCs w:val="16"/>
              </w:rPr>
            </w:pPr>
            <w:r w:rsidRPr="00437080">
              <w:rPr>
                <w:rFonts w:cs="Arial"/>
                <w:bCs/>
                <w:sz w:val="16"/>
                <w:szCs w:val="16"/>
              </w:rPr>
              <w:t>lozen van water</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4F7F852C" w14:textId="77777777" w:rsidR="00BC2B04" w:rsidRPr="00437080" w:rsidRDefault="00BC2B04" w:rsidP="005818E8">
            <w:pPr>
              <w:rPr>
                <w:rFonts w:cs="Arial"/>
                <w:sz w:val="16"/>
                <w:szCs w:val="16"/>
              </w:rPr>
            </w:pPr>
            <w:r w:rsidRPr="00437080">
              <w:rPr>
                <w:rFonts w:cs="Arial"/>
                <w:sz w:val="16"/>
                <w:szCs w:val="16"/>
              </w:rPr>
              <w:t>(water)</w:t>
            </w:r>
            <w:proofErr w:type="spellStart"/>
            <w:r w:rsidRPr="00437080">
              <w:rPr>
                <w:rFonts w:cs="Arial"/>
                <w:sz w:val="16"/>
                <w:szCs w:val="16"/>
              </w:rPr>
              <w:t>bodem-verontreiniging</w:t>
            </w:r>
            <w:proofErr w:type="spellEnd"/>
            <w:r w:rsidRPr="00437080">
              <w:rPr>
                <w:rFonts w:cs="Arial"/>
                <w:sz w:val="16"/>
                <w:szCs w:val="16"/>
              </w:rPr>
              <w:t>, milieurisico</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6A24D5A1" w14:textId="77777777" w:rsidR="00BC2B04" w:rsidRPr="00437080" w:rsidRDefault="00BC2B04" w:rsidP="005818E8">
            <w:pPr>
              <w:rPr>
                <w:rFonts w:cs="Arial"/>
                <w:sz w:val="16"/>
                <w:szCs w:val="16"/>
              </w:rPr>
            </w:pPr>
            <w:r w:rsidRPr="00437080">
              <w:rPr>
                <w:rFonts w:cs="Arial"/>
                <w:sz w:val="16"/>
                <w:szCs w:val="16"/>
              </w:rPr>
              <w:t xml:space="preserve">ontbreken van </w:t>
            </w:r>
            <w:proofErr w:type="spellStart"/>
            <w:r w:rsidRPr="00437080">
              <w:rPr>
                <w:rFonts w:cs="Arial"/>
                <w:sz w:val="16"/>
                <w:szCs w:val="16"/>
              </w:rPr>
              <w:t>waterbehandelende</w:t>
            </w:r>
            <w:proofErr w:type="spellEnd"/>
            <w:r w:rsidRPr="00437080">
              <w:rPr>
                <w:rFonts w:cs="Arial"/>
                <w:sz w:val="16"/>
                <w:szCs w:val="16"/>
              </w:rPr>
              <w:t xml:space="preserve"> voorzieningen</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222469DE"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9FE1E19" w14:textId="32198653" w:rsidR="00BC2B04" w:rsidRPr="00ED7664" w:rsidRDefault="001643D9" w:rsidP="005818E8">
            <w:pPr>
              <w:jc w:val="center"/>
              <w:rPr>
                <w:rFonts w:cs="Arial"/>
                <w:b/>
                <w:bCs/>
              </w:rPr>
            </w:pPr>
            <w:r>
              <w:rPr>
                <w:rFonts w:cs="Arial"/>
                <w:b/>
                <w:bCs/>
              </w:rPr>
              <w:t>N</w:t>
            </w:r>
          </w:p>
        </w:tc>
      </w:tr>
      <w:tr w:rsidR="00BC2B04" w:rsidRPr="00ED7664" w14:paraId="5E533FC2" w14:textId="77777777" w:rsidTr="000A34E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E4D6B94" w14:textId="77777777" w:rsidR="00BC2B04" w:rsidRPr="00ED7664" w:rsidRDefault="00BC2B04" w:rsidP="005818E8">
            <w:pPr>
              <w:rPr>
                <w:rFonts w:cs="Arial"/>
                <w:sz w:val="16"/>
                <w:szCs w:val="16"/>
              </w:rPr>
            </w:pPr>
            <w:r w:rsidRPr="00ED7664">
              <w:rPr>
                <w:rFonts w:cs="Arial"/>
                <w:sz w:val="16"/>
                <w:szCs w:val="16"/>
              </w:rPr>
              <w:t>16</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1B24DFDD" w14:textId="77777777" w:rsidR="00BC2B04" w:rsidRPr="00437080" w:rsidRDefault="00BC2B04" w:rsidP="005818E8">
            <w:pPr>
              <w:spacing w:after="240"/>
              <w:rPr>
                <w:rFonts w:cs="Arial"/>
                <w:sz w:val="16"/>
                <w:szCs w:val="16"/>
              </w:rPr>
            </w:pPr>
            <w:r w:rsidRPr="00437080">
              <w:rPr>
                <w:rFonts w:cs="Arial"/>
                <w:sz w:val="16"/>
                <w:szCs w:val="16"/>
              </w:rPr>
              <w:t>Bemaling</w:t>
            </w:r>
            <w:r>
              <w:rPr>
                <w:rFonts w:cs="Arial"/>
                <w:sz w:val="16"/>
                <w:szCs w:val="16"/>
              </w:rPr>
              <w:t>/zuivering</w:t>
            </w:r>
            <w:r w:rsidRPr="00437080">
              <w:rPr>
                <w:rFonts w:cs="Arial"/>
                <w:sz w:val="16"/>
                <w:szCs w:val="16"/>
              </w:rPr>
              <w:br/>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70ACE59E" w14:textId="77777777" w:rsidR="00BC2B04" w:rsidRPr="00437080" w:rsidRDefault="00BC2B04" w:rsidP="005818E8">
            <w:pPr>
              <w:rPr>
                <w:rFonts w:cs="Arial"/>
                <w:sz w:val="16"/>
                <w:szCs w:val="16"/>
              </w:rPr>
            </w:pPr>
            <w:r w:rsidRPr="00437080">
              <w:rPr>
                <w:rFonts w:cs="Arial"/>
                <w:sz w:val="16"/>
                <w:szCs w:val="16"/>
              </w:rPr>
              <w:t>toepassen, in stand houden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33F1D16A" w14:textId="77777777" w:rsidR="00BC2B04" w:rsidRPr="00437080" w:rsidRDefault="00BC2B04" w:rsidP="005818E8">
            <w:pPr>
              <w:rPr>
                <w:rFonts w:cs="Arial"/>
                <w:sz w:val="16"/>
                <w:szCs w:val="16"/>
              </w:rPr>
            </w:pPr>
            <w:r w:rsidRPr="00437080">
              <w:rPr>
                <w:rFonts w:cs="Arial"/>
                <w:sz w:val="16"/>
                <w:szCs w:val="16"/>
              </w:rPr>
              <w:t>opbarsten bodem, schade</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5EFBA274" w14:textId="77777777" w:rsidR="00BC2B04" w:rsidRPr="00437080" w:rsidRDefault="00BC2B04" w:rsidP="005818E8">
            <w:pPr>
              <w:rPr>
                <w:rFonts w:cs="Arial"/>
                <w:bCs/>
                <w:sz w:val="16"/>
                <w:szCs w:val="16"/>
              </w:rPr>
            </w:pPr>
            <w:r w:rsidRPr="00437080">
              <w:rPr>
                <w:rFonts w:cs="Arial"/>
                <w:bCs/>
                <w:sz w:val="16"/>
                <w:szCs w:val="16"/>
              </w:rPr>
              <w:t>ontgraving boven een waterdichte laag</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769418E6"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2A8C2AD0" w14:textId="52512D06" w:rsidR="00BC2B04" w:rsidRPr="00ED7664" w:rsidRDefault="001643D9" w:rsidP="005818E8">
            <w:pPr>
              <w:jc w:val="center"/>
              <w:rPr>
                <w:rFonts w:cs="Arial"/>
                <w:b/>
                <w:bCs/>
              </w:rPr>
            </w:pPr>
            <w:r>
              <w:rPr>
                <w:rFonts w:cs="Arial"/>
                <w:b/>
                <w:bCs/>
              </w:rPr>
              <w:t>N</w:t>
            </w:r>
          </w:p>
        </w:tc>
      </w:tr>
      <w:tr w:rsidR="00BC2B04" w:rsidRPr="00ED7664" w14:paraId="1B7504D3" w14:textId="77777777" w:rsidTr="000A34E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AC1D948" w14:textId="77777777" w:rsidR="00BC2B04" w:rsidRPr="00ED7664" w:rsidRDefault="00BC2B04" w:rsidP="005818E8">
            <w:pPr>
              <w:rPr>
                <w:rFonts w:cs="Arial"/>
                <w:sz w:val="16"/>
                <w:szCs w:val="16"/>
              </w:rPr>
            </w:pPr>
            <w:r w:rsidRPr="00ED7664">
              <w:rPr>
                <w:rFonts w:cs="Arial"/>
                <w:sz w:val="16"/>
                <w:szCs w:val="16"/>
              </w:rPr>
              <w:t>17</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39B976E6" w14:textId="77777777" w:rsidR="00BC2B04" w:rsidRPr="00437080" w:rsidRDefault="00BC2B04" w:rsidP="005818E8">
            <w:pPr>
              <w:rPr>
                <w:rFonts w:cs="Arial"/>
                <w:sz w:val="16"/>
                <w:szCs w:val="16"/>
              </w:rPr>
            </w:pPr>
            <w:r w:rsidRPr="00437080">
              <w:rPr>
                <w:rFonts w:cs="Arial"/>
                <w:sz w:val="16"/>
                <w:szCs w:val="16"/>
              </w:rPr>
              <w:t>Betonconstructie;</w:t>
            </w:r>
            <w:r w:rsidRPr="00437080">
              <w:rPr>
                <w:rFonts w:cs="Arial"/>
                <w:sz w:val="16"/>
                <w:szCs w:val="16"/>
              </w:rPr>
              <w:br/>
              <w:t>Houtconstructie;</w:t>
            </w:r>
            <w:r w:rsidRPr="00437080">
              <w:rPr>
                <w:rFonts w:cs="Arial"/>
                <w:sz w:val="16"/>
                <w:szCs w:val="16"/>
              </w:rPr>
              <w:br/>
              <w:t>Metselwerk</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1B1323EF" w14:textId="77777777" w:rsidR="00BC2B04" w:rsidRPr="00437080" w:rsidRDefault="00BC2B04" w:rsidP="005818E8">
            <w:pPr>
              <w:rPr>
                <w:rFonts w:cs="Arial"/>
                <w:bCs/>
                <w:sz w:val="16"/>
                <w:szCs w:val="16"/>
              </w:rPr>
            </w:pPr>
            <w:r w:rsidRPr="00437080">
              <w:rPr>
                <w:rFonts w:cs="Arial"/>
                <w:bCs/>
                <w:sz w:val="16"/>
                <w:szCs w:val="16"/>
              </w:rPr>
              <w:t>werken met wanden en gevelpanelen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48563B26" w14:textId="77777777" w:rsidR="00BC2B04" w:rsidRPr="00437080" w:rsidRDefault="00BC2B04" w:rsidP="005818E8">
            <w:pPr>
              <w:rPr>
                <w:rFonts w:cs="Arial"/>
                <w:sz w:val="16"/>
                <w:szCs w:val="16"/>
              </w:rPr>
            </w:pPr>
            <w:r w:rsidRPr="00437080">
              <w:rPr>
                <w:rFonts w:cs="Arial"/>
                <w:sz w:val="16"/>
                <w:szCs w:val="16"/>
              </w:rPr>
              <w:t>ongeval, schade</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2F280AE8" w14:textId="77777777" w:rsidR="00BC2B04" w:rsidRPr="00437080" w:rsidRDefault="00BC2B04" w:rsidP="005818E8">
            <w:pPr>
              <w:rPr>
                <w:rFonts w:cs="Arial"/>
                <w:sz w:val="16"/>
                <w:szCs w:val="16"/>
              </w:rPr>
            </w:pPr>
            <w:r w:rsidRPr="00437080">
              <w:rPr>
                <w:rFonts w:cs="Arial"/>
                <w:sz w:val="16"/>
                <w:szCs w:val="16"/>
              </w:rPr>
              <w:t>omvallen, omwaaien wandpaneel</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2E37218D"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40EEBB4" w14:textId="099CCDC0" w:rsidR="00BC2B04" w:rsidRPr="00ED7664" w:rsidRDefault="001643D9" w:rsidP="005818E8">
            <w:pPr>
              <w:jc w:val="center"/>
              <w:rPr>
                <w:rFonts w:cs="Arial"/>
                <w:b/>
                <w:bCs/>
              </w:rPr>
            </w:pPr>
            <w:r>
              <w:rPr>
                <w:rFonts w:cs="Arial"/>
                <w:b/>
                <w:bCs/>
              </w:rPr>
              <w:t>N</w:t>
            </w:r>
          </w:p>
        </w:tc>
      </w:tr>
      <w:tr w:rsidR="00BC2B04" w:rsidRPr="00ED7664" w14:paraId="224B2FC2" w14:textId="77777777" w:rsidTr="000A34E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346E179" w14:textId="77777777" w:rsidR="00BC2B04" w:rsidRPr="00ED7664" w:rsidRDefault="00BC2B04" w:rsidP="005818E8">
            <w:pPr>
              <w:rPr>
                <w:rFonts w:cs="Arial"/>
                <w:sz w:val="16"/>
                <w:szCs w:val="16"/>
              </w:rPr>
            </w:pPr>
            <w:r w:rsidRPr="00ED7664">
              <w:rPr>
                <w:rFonts w:cs="Arial"/>
                <w:sz w:val="16"/>
                <w:szCs w:val="16"/>
              </w:rPr>
              <w:t>18</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0144E276" w14:textId="77777777" w:rsidR="00BC2B04" w:rsidRPr="00437080" w:rsidRDefault="00BC2B04" w:rsidP="005818E8">
            <w:pPr>
              <w:rPr>
                <w:rFonts w:cs="Arial"/>
                <w:sz w:val="16"/>
                <w:szCs w:val="16"/>
              </w:rPr>
            </w:pPr>
            <w:r w:rsidRPr="00437080">
              <w:rPr>
                <w:rFonts w:cs="Arial"/>
                <w:sz w:val="16"/>
                <w:szCs w:val="16"/>
              </w:rPr>
              <w:t>Betonconstructie;</w:t>
            </w:r>
            <w:r w:rsidRPr="00437080">
              <w:rPr>
                <w:rFonts w:cs="Arial"/>
                <w:sz w:val="16"/>
                <w:szCs w:val="16"/>
              </w:rPr>
              <w:br w:type="page"/>
              <w:t>Houtconstructie;</w:t>
            </w:r>
            <w:r w:rsidRPr="00437080">
              <w:rPr>
                <w:rFonts w:cs="Arial"/>
                <w:sz w:val="16"/>
                <w:szCs w:val="16"/>
              </w:rPr>
              <w:br w:type="page"/>
              <w:t>Metselwerk;</w:t>
            </w:r>
            <w:r w:rsidRPr="00437080">
              <w:rPr>
                <w:rFonts w:cs="Arial"/>
                <w:sz w:val="16"/>
                <w:szCs w:val="16"/>
              </w:rPr>
              <w:br w:type="page"/>
              <w:t>Wegverharding</w:t>
            </w:r>
            <w:r w:rsidRPr="00437080">
              <w:rPr>
                <w:rFonts w:cs="Arial"/>
                <w:sz w:val="16"/>
                <w:szCs w:val="16"/>
              </w:rPr>
              <w:br w:type="page"/>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4AB073F3" w14:textId="77777777" w:rsidR="00BC2B04" w:rsidRPr="00437080" w:rsidRDefault="00BC2B04" w:rsidP="005818E8">
            <w:pPr>
              <w:rPr>
                <w:rFonts w:cs="Arial"/>
                <w:sz w:val="16"/>
                <w:szCs w:val="16"/>
              </w:rPr>
            </w:pPr>
            <w:r w:rsidRPr="00437080">
              <w:rPr>
                <w:rFonts w:cs="Arial"/>
                <w:sz w:val="16"/>
                <w:szCs w:val="16"/>
              </w:rPr>
              <w:t>zagen, boren, schuren, frezen, slijpen, voegen, hakken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6E5D1C20" w14:textId="77777777" w:rsidR="00BC2B04" w:rsidRPr="00437080" w:rsidRDefault="00BC2B04" w:rsidP="005818E8">
            <w:pPr>
              <w:rPr>
                <w:rFonts w:cs="Arial"/>
                <w:sz w:val="16"/>
                <w:szCs w:val="16"/>
              </w:rPr>
            </w:pPr>
            <w:r w:rsidRPr="00437080">
              <w:rPr>
                <w:rFonts w:cs="Arial"/>
                <w:sz w:val="16"/>
                <w:szCs w:val="16"/>
              </w:rPr>
              <w:t>longaandoening</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050CDDAE" w14:textId="77777777" w:rsidR="00BC2B04" w:rsidRPr="00437080" w:rsidRDefault="00BC2B04" w:rsidP="005818E8">
            <w:pPr>
              <w:rPr>
                <w:rFonts w:cs="Arial"/>
                <w:bCs/>
                <w:sz w:val="16"/>
                <w:szCs w:val="16"/>
              </w:rPr>
            </w:pPr>
            <w:r w:rsidRPr="00437080">
              <w:rPr>
                <w:rFonts w:cs="Arial"/>
                <w:bCs/>
                <w:sz w:val="16"/>
                <w:szCs w:val="16"/>
              </w:rPr>
              <w:t>inademen stofdeeltjes</w:t>
            </w:r>
            <w:r w:rsidRPr="00437080">
              <w:rPr>
                <w:rFonts w:cs="Arial"/>
                <w:bCs/>
                <w:sz w:val="16"/>
                <w:szCs w:val="16"/>
              </w:rPr>
              <w:br w:type="page"/>
              <w:t>(hout / kwarts)</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59A11EF9"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52E0A3B" w14:textId="28C93F16" w:rsidR="00BC2B04" w:rsidRPr="00ED7664" w:rsidRDefault="00A16E59" w:rsidP="005818E8">
            <w:pPr>
              <w:jc w:val="center"/>
              <w:rPr>
                <w:rFonts w:cs="Arial"/>
                <w:b/>
                <w:bCs/>
              </w:rPr>
            </w:pPr>
            <w:r>
              <w:rPr>
                <w:rFonts w:cs="Arial"/>
                <w:b/>
                <w:bCs/>
              </w:rPr>
              <w:t>N</w:t>
            </w:r>
          </w:p>
        </w:tc>
      </w:tr>
      <w:tr w:rsidR="00BC2B04" w:rsidRPr="00ED7664" w14:paraId="5F01B746" w14:textId="77777777" w:rsidTr="000A34E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973F367" w14:textId="77777777" w:rsidR="00BC2B04" w:rsidRPr="00ED7664" w:rsidRDefault="00BC2B04" w:rsidP="005818E8">
            <w:pPr>
              <w:rPr>
                <w:rFonts w:cs="Arial"/>
                <w:sz w:val="16"/>
                <w:szCs w:val="16"/>
              </w:rPr>
            </w:pPr>
            <w:r w:rsidRPr="00ED7664">
              <w:rPr>
                <w:rFonts w:cs="Arial"/>
                <w:sz w:val="16"/>
                <w:szCs w:val="16"/>
              </w:rPr>
              <w:t>19</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304D8CA9" w14:textId="77777777" w:rsidR="00BC2B04" w:rsidRPr="00437080" w:rsidRDefault="00BC2B04" w:rsidP="005818E8">
            <w:pPr>
              <w:spacing w:after="240"/>
              <w:rPr>
                <w:rFonts w:cs="Arial"/>
                <w:sz w:val="16"/>
                <w:szCs w:val="16"/>
              </w:rPr>
            </w:pPr>
            <w:r w:rsidRPr="00437080">
              <w:rPr>
                <w:rFonts w:cs="Arial"/>
                <w:sz w:val="16"/>
                <w:szCs w:val="16"/>
              </w:rPr>
              <w:t>Conserveren;</w:t>
            </w:r>
            <w:r w:rsidRPr="00437080">
              <w:rPr>
                <w:rFonts w:cs="Arial"/>
                <w:sz w:val="16"/>
                <w:szCs w:val="16"/>
              </w:rPr>
              <w:br/>
              <w:t>Montage.</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2A1A0BDC" w14:textId="77777777" w:rsidR="00BC2B04" w:rsidRPr="00437080" w:rsidRDefault="00BC2B04" w:rsidP="005818E8">
            <w:pPr>
              <w:rPr>
                <w:rFonts w:cs="Arial"/>
                <w:bCs/>
                <w:sz w:val="16"/>
                <w:szCs w:val="16"/>
              </w:rPr>
            </w:pPr>
            <w:r w:rsidRPr="00437080">
              <w:rPr>
                <w:rFonts w:cs="Arial"/>
                <w:bCs/>
                <w:sz w:val="16"/>
                <w:szCs w:val="16"/>
              </w:rPr>
              <w:t xml:space="preserve">werken met vluchtige stoffen </w:t>
            </w:r>
            <w:r w:rsidRPr="00437080">
              <w:rPr>
                <w:rFonts w:cs="Arial"/>
                <w:bCs/>
                <w:sz w:val="16"/>
                <w:szCs w:val="16"/>
              </w:rPr>
              <w:br/>
              <w:t>(verven, lijmen)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4445AFF1" w14:textId="77777777" w:rsidR="00BC2B04" w:rsidRPr="00437080" w:rsidRDefault="00BC2B04" w:rsidP="005818E8">
            <w:pPr>
              <w:rPr>
                <w:rFonts w:cs="Arial"/>
                <w:sz w:val="16"/>
                <w:szCs w:val="16"/>
              </w:rPr>
            </w:pPr>
            <w:r w:rsidRPr="00437080">
              <w:rPr>
                <w:rFonts w:cs="Arial"/>
                <w:sz w:val="16"/>
                <w:szCs w:val="16"/>
              </w:rPr>
              <w:t>bedwelming</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407B9328" w14:textId="77777777" w:rsidR="00BC2B04" w:rsidRPr="00437080" w:rsidRDefault="00BC2B04" w:rsidP="005818E8">
            <w:pPr>
              <w:rPr>
                <w:rFonts w:cs="Arial"/>
                <w:sz w:val="16"/>
                <w:szCs w:val="16"/>
              </w:rPr>
            </w:pPr>
            <w:r w:rsidRPr="00437080">
              <w:rPr>
                <w:rFonts w:cs="Arial"/>
                <w:sz w:val="16"/>
                <w:szCs w:val="16"/>
              </w:rPr>
              <w:t>Gevaarlijke gassen en dampen.</w:t>
            </w:r>
            <w:r w:rsidRPr="00437080">
              <w:rPr>
                <w:rFonts w:cs="Arial"/>
                <w:sz w:val="16"/>
                <w:szCs w:val="16"/>
              </w:rPr>
              <w:br/>
              <w:t>Veiligheidsinformatieblad van fabrikant niet hanteren.</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5FC940DE"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6CA6E99" w14:textId="56AE12B2" w:rsidR="00BC2B04" w:rsidRPr="00ED7664" w:rsidRDefault="00A16E59" w:rsidP="005818E8">
            <w:pPr>
              <w:jc w:val="center"/>
              <w:rPr>
                <w:rFonts w:cs="Arial"/>
                <w:b/>
                <w:bCs/>
              </w:rPr>
            </w:pPr>
            <w:r>
              <w:rPr>
                <w:rFonts w:cs="Arial"/>
                <w:b/>
                <w:bCs/>
              </w:rPr>
              <w:t>J</w:t>
            </w:r>
          </w:p>
        </w:tc>
      </w:tr>
      <w:tr w:rsidR="00BC2B04" w:rsidRPr="00ED7664" w14:paraId="46C069ED" w14:textId="77777777" w:rsidTr="000A34E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FE0F482" w14:textId="77777777" w:rsidR="00BC2B04" w:rsidRPr="00ED7664" w:rsidRDefault="00BC2B04" w:rsidP="005818E8">
            <w:pPr>
              <w:rPr>
                <w:rFonts w:cs="Arial"/>
                <w:sz w:val="16"/>
                <w:szCs w:val="16"/>
              </w:rPr>
            </w:pPr>
            <w:r w:rsidRPr="00ED7664">
              <w:rPr>
                <w:rFonts w:cs="Arial"/>
                <w:sz w:val="16"/>
                <w:szCs w:val="16"/>
              </w:rPr>
              <w:t>20</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541117A3" w14:textId="77777777" w:rsidR="00BC2B04" w:rsidRPr="00437080" w:rsidRDefault="00BC2B04" w:rsidP="005818E8">
            <w:pPr>
              <w:rPr>
                <w:rFonts w:cs="Arial"/>
                <w:sz w:val="16"/>
                <w:szCs w:val="16"/>
              </w:rPr>
            </w:pPr>
            <w:r w:rsidRPr="00437080">
              <w:rPr>
                <w:rFonts w:cs="Arial"/>
                <w:sz w:val="16"/>
                <w:szCs w:val="16"/>
              </w:rPr>
              <w:t>Funderingen;</w:t>
            </w:r>
            <w:r w:rsidRPr="00437080">
              <w:rPr>
                <w:rFonts w:cs="Arial"/>
                <w:sz w:val="16"/>
                <w:szCs w:val="16"/>
              </w:rPr>
              <w:br/>
              <w:t>Betonconstructie;</w:t>
            </w:r>
            <w:r w:rsidRPr="00437080">
              <w:rPr>
                <w:rFonts w:cs="Arial"/>
                <w:sz w:val="16"/>
                <w:szCs w:val="16"/>
              </w:rPr>
              <w:br/>
              <w:t>Staalconstructie;</w:t>
            </w:r>
            <w:r w:rsidRPr="00437080">
              <w:rPr>
                <w:rFonts w:cs="Arial"/>
                <w:sz w:val="16"/>
                <w:szCs w:val="16"/>
              </w:rPr>
              <w:br/>
              <w:t>Oevervoorziening.</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2EC49E16" w14:textId="77777777" w:rsidR="00BC2B04" w:rsidRPr="00437080" w:rsidRDefault="00BC2B04" w:rsidP="005818E8">
            <w:pPr>
              <w:rPr>
                <w:rFonts w:cs="Arial"/>
                <w:bCs/>
                <w:sz w:val="16"/>
                <w:szCs w:val="16"/>
              </w:rPr>
            </w:pPr>
            <w:r w:rsidRPr="00437080">
              <w:rPr>
                <w:rFonts w:cs="Arial"/>
                <w:bCs/>
                <w:sz w:val="16"/>
                <w:szCs w:val="16"/>
              </w:rPr>
              <w:t>werken met zware bouwstoffen</w:t>
            </w:r>
            <w:r w:rsidRPr="00437080">
              <w:rPr>
                <w:rFonts w:cs="Arial"/>
                <w:bCs/>
                <w:sz w:val="16"/>
                <w:szCs w:val="16"/>
              </w:rPr>
              <w:br/>
              <w:t>of bouwelementen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47F16B9D" w14:textId="77777777" w:rsidR="00BC2B04" w:rsidRPr="00437080" w:rsidRDefault="00BC2B04" w:rsidP="005818E8">
            <w:pPr>
              <w:rPr>
                <w:rFonts w:cs="Arial"/>
                <w:sz w:val="16"/>
                <w:szCs w:val="16"/>
              </w:rPr>
            </w:pPr>
            <w:r w:rsidRPr="00437080">
              <w:rPr>
                <w:rFonts w:cs="Arial"/>
                <w:sz w:val="16"/>
                <w:szCs w:val="16"/>
              </w:rPr>
              <w:t>bodeminstabiliteit, bedelving, letsel, verongelukken</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13BA33AA" w14:textId="77777777" w:rsidR="00BC2B04" w:rsidRPr="00437080" w:rsidRDefault="00BC2B04" w:rsidP="005818E8">
            <w:pPr>
              <w:rPr>
                <w:rFonts w:cs="Arial"/>
                <w:sz w:val="16"/>
                <w:szCs w:val="16"/>
              </w:rPr>
            </w:pPr>
            <w:r w:rsidRPr="00437080">
              <w:rPr>
                <w:rFonts w:cs="Arial"/>
                <w:sz w:val="16"/>
                <w:szCs w:val="16"/>
              </w:rPr>
              <w:t>onachtzaamheid bij het werken, onoverzichtelijkheid</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695CBB20"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2583A793" w14:textId="433B5431" w:rsidR="00BC2B04" w:rsidRPr="00ED7664" w:rsidRDefault="00A16E59" w:rsidP="005818E8">
            <w:pPr>
              <w:jc w:val="center"/>
              <w:rPr>
                <w:rFonts w:cs="Arial"/>
                <w:b/>
                <w:bCs/>
              </w:rPr>
            </w:pPr>
            <w:r>
              <w:rPr>
                <w:rFonts w:cs="Arial"/>
                <w:b/>
                <w:bCs/>
              </w:rPr>
              <w:t>N</w:t>
            </w:r>
          </w:p>
        </w:tc>
      </w:tr>
      <w:tr w:rsidR="00BC2B04" w:rsidRPr="00ED7664" w14:paraId="10D22804" w14:textId="77777777" w:rsidTr="000A34E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EAC736D" w14:textId="77777777" w:rsidR="00BC2B04" w:rsidRPr="00ED7664" w:rsidRDefault="00BC2B04" w:rsidP="005818E8">
            <w:pPr>
              <w:rPr>
                <w:rFonts w:cs="Arial"/>
                <w:sz w:val="16"/>
                <w:szCs w:val="16"/>
              </w:rPr>
            </w:pPr>
            <w:r w:rsidRPr="00ED7664">
              <w:rPr>
                <w:rFonts w:cs="Arial"/>
                <w:sz w:val="16"/>
                <w:szCs w:val="16"/>
              </w:rPr>
              <w:t>21</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18D4FDA2" w14:textId="77777777" w:rsidR="00BC2B04" w:rsidRPr="00437080" w:rsidRDefault="00BC2B04" w:rsidP="005818E8">
            <w:pPr>
              <w:rPr>
                <w:rFonts w:cs="Arial"/>
                <w:sz w:val="16"/>
                <w:szCs w:val="16"/>
              </w:rPr>
            </w:pPr>
            <w:r w:rsidRPr="00437080">
              <w:rPr>
                <w:rFonts w:cs="Arial"/>
                <w:sz w:val="16"/>
                <w:szCs w:val="16"/>
              </w:rPr>
              <w:t>Funderingen;</w:t>
            </w:r>
            <w:r w:rsidRPr="00437080">
              <w:rPr>
                <w:rFonts w:cs="Arial"/>
                <w:sz w:val="16"/>
                <w:szCs w:val="16"/>
              </w:rPr>
              <w:br/>
              <w:t>Groenvoorziening;</w:t>
            </w:r>
            <w:r w:rsidRPr="00437080">
              <w:rPr>
                <w:rFonts w:cs="Arial"/>
                <w:sz w:val="16"/>
                <w:szCs w:val="16"/>
              </w:rPr>
              <w:br/>
              <w:t>Oevervoorziening.</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3E12EBF2" w14:textId="77777777" w:rsidR="00BC2B04" w:rsidRPr="00437080" w:rsidRDefault="00BC2B04" w:rsidP="005818E8">
            <w:pPr>
              <w:rPr>
                <w:rFonts w:cs="Arial"/>
                <w:bCs/>
                <w:sz w:val="16"/>
                <w:szCs w:val="16"/>
              </w:rPr>
            </w:pPr>
            <w:r w:rsidRPr="00437080">
              <w:rPr>
                <w:rFonts w:cs="Arial"/>
                <w:bCs/>
                <w:sz w:val="16"/>
                <w:szCs w:val="16"/>
              </w:rPr>
              <w:t>werken met een kettingzaag</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76F27050" w14:textId="77777777" w:rsidR="00BC2B04" w:rsidRPr="00437080" w:rsidRDefault="00BC2B04" w:rsidP="005818E8">
            <w:pPr>
              <w:rPr>
                <w:rFonts w:cs="Arial"/>
                <w:sz w:val="16"/>
                <w:szCs w:val="16"/>
              </w:rPr>
            </w:pPr>
            <w:r w:rsidRPr="00437080">
              <w:rPr>
                <w:rFonts w:cs="Arial"/>
                <w:sz w:val="16"/>
                <w:szCs w:val="16"/>
              </w:rPr>
              <w:t>letsel</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4DCB9F41" w14:textId="77777777" w:rsidR="00BC2B04" w:rsidRPr="00437080" w:rsidRDefault="00BC2B04" w:rsidP="005818E8">
            <w:pPr>
              <w:rPr>
                <w:rFonts w:cs="Arial"/>
                <w:sz w:val="16"/>
                <w:szCs w:val="16"/>
              </w:rPr>
            </w:pPr>
            <w:r w:rsidRPr="00437080">
              <w:rPr>
                <w:rFonts w:cs="Arial"/>
                <w:sz w:val="16"/>
                <w:szCs w:val="16"/>
              </w:rPr>
              <w:t>onbekwaamheid</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17A95390"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5F771B6" w14:textId="6F3000B9" w:rsidR="00BC2B04" w:rsidRPr="00ED7664" w:rsidRDefault="00A16E59" w:rsidP="005818E8">
            <w:pPr>
              <w:jc w:val="center"/>
              <w:rPr>
                <w:rFonts w:cs="Arial"/>
                <w:b/>
                <w:bCs/>
              </w:rPr>
            </w:pPr>
            <w:r>
              <w:rPr>
                <w:rFonts w:cs="Arial"/>
                <w:b/>
                <w:bCs/>
              </w:rPr>
              <w:t>N</w:t>
            </w:r>
          </w:p>
        </w:tc>
      </w:tr>
      <w:tr w:rsidR="00BC2B04" w:rsidRPr="00ED7664" w14:paraId="5C618400" w14:textId="77777777" w:rsidTr="000A34E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955CD36" w14:textId="77777777" w:rsidR="00BC2B04" w:rsidRPr="00ED7664" w:rsidRDefault="00BC2B04" w:rsidP="005818E8">
            <w:pPr>
              <w:rPr>
                <w:rFonts w:cs="Arial"/>
                <w:sz w:val="16"/>
                <w:szCs w:val="16"/>
              </w:rPr>
            </w:pPr>
            <w:r w:rsidRPr="00ED7664">
              <w:rPr>
                <w:rFonts w:cs="Arial"/>
                <w:sz w:val="16"/>
                <w:szCs w:val="16"/>
              </w:rPr>
              <w:lastRenderedPageBreak/>
              <w:t>22</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1BAE6D75" w14:textId="77777777" w:rsidR="00BC2B04" w:rsidRPr="00437080" w:rsidRDefault="00BC2B04" w:rsidP="005818E8">
            <w:pPr>
              <w:spacing w:after="240"/>
              <w:rPr>
                <w:rFonts w:cs="Arial"/>
                <w:sz w:val="16"/>
                <w:szCs w:val="16"/>
              </w:rPr>
            </w:pPr>
            <w:r w:rsidRPr="00437080">
              <w:rPr>
                <w:rFonts w:cs="Arial"/>
                <w:sz w:val="16"/>
                <w:szCs w:val="16"/>
              </w:rPr>
              <w:t>Grondwerk</w:t>
            </w:r>
            <w:r w:rsidRPr="00437080">
              <w:rPr>
                <w:rFonts w:cs="Arial"/>
                <w:sz w:val="16"/>
                <w:szCs w:val="16"/>
              </w:rPr>
              <w:br/>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0DA9D702" w14:textId="77777777" w:rsidR="00BC2B04" w:rsidRPr="00437080" w:rsidRDefault="00BC2B04" w:rsidP="005818E8">
            <w:pPr>
              <w:rPr>
                <w:rFonts w:cs="Arial"/>
                <w:bCs/>
                <w:sz w:val="16"/>
                <w:szCs w:val="16"/>
              </w:rPr>
            </w:pPr>
            <w:r w:rsidRPr="00437080">
              <w:rPr>
                <w:rFonts w:cs="Arial"/>
                <w:bCs/>
                <w:sz w:val="16"/>
                <w:szCs w:val="16"/>
              </w:rPr>
              <w:t>ontgraven, aanvullen, verwerken.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47AA0F5D" w14:textId="77777777" w:rsidR="00BC2B04" w:rsidRPr="00437080" w:rsidRDefault="00BC2B04" w:rsidP="005818E8">
            <w:pPr>
              <w:rPr>
                <w:rFonts w:cs="Arial"/>
                <w:sz w:val="16"/>
                <w:szCs w:val="16"/>
              </w:rPr>
            </w:pPr>
            <w:r w:rsidRPr="00437080">
              <w:rPr>
                <w:rFonts w:cs="Arial"/>
                <w:sz w:val="16"/>
                <w:szCs w:val="16"/>
              </w:rPr>
              <w:t>bodeminstabiliteit, bedelving</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621C3FFF" w14:textId="77777777" w:rsidR="00BC2B04" w:rsidRPr="00437080" w:rsidRDefault="00BC2B04" w:rsidP="005818E8">
            <w:pPr>
              <w:rPr>
                <w:rFonts w:cs="Arial"/>
                <w:sz w:val="16"/>
                <w:szCs w:val="16"/>
              </w:rPr>
            </w:pPr>
            <w:r w:rsidRPr="00437080">
              <w:rPr>
                <w:rFonts w:cs="Arial"/>
                <w:sz w:val="16"/>
                <w:szCs w:val="16"/>
              </w:rPr>
              <w:t>bodem (tijdelijk) instabiel maken</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70CFF1F9"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482E393" w14:textId="45DCB56C" w:rsidR="00BC2B04" w:rsidRPr="00ED7664" w:rsidRDefault="00A16E59" w:rsidP="005818E8">
            <w:pPr>
              <w:jc w:val="center"/>
              <w:rPr>
                <w:rFonts w:cs="Arial"/>
                <w:b/>
                <w:bCs/>
              </w:rPr>
            </w:pPr>
            <w:r>
              <w:rPr>
                <w:rFonts w:cs="Arial"/>
                <w:b/>
                <w:bCs/>
              </w:rPr>
              <w:t>N</w:t>
            </w:r>
          </w:p>
        </w:tc>
      </w:tr>
      <w:tr w:rsidR="00BC2B04" w:rsidRPr="00ED7664" w14:paraId="38417A46" w14:textId="77777777" w:rsidTr="000A34E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411C8BF" w14:textId="77777777" w:rsidR="00BC2B04" w:rsidRPr="00ED7664" w:rsidRDefault="00BC2B04" w:rsidP="005818E8">
            <w:pPr>
              <w:rPr>
                <w:rFonts w:cs="Arial"/>
                <w:sz w:val="16"/>
                <w:szCs w:val="16"/>
              </w:rPr>
            </w:pPr>
            <w:r w:rsidRPr="00ED7664">
              <w:rPr>
                <w:rFonts w:cs="Arial"/>
                <w:sz w:val="16"/>
                <w:szCs w:val="16"/>
              </w:rPr>
              <w:t>23</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594F0B92" w14:textId="77777777" w:rsidR="00BC2B04" w:rsidRPr="00437080" w:rsidRDefault="00BC2B04" w:rsidP="005818E8">
            <w:pPr>
              <w:spacing w:after="240"/>
              <w:rPr>
                <w:rFonts w:cs="Arial"/>
                <w:sz w:val="16"/>
                <w:szCs w:val="16"/>
              </w:rPr>
            </w:pPr>
            <w:r w:rsidRPr="00437080">
              <w:rPr>
                <w:rFonts w:cs="Arial"/>
                <w:sz w:val="16"/>
                <w:szCs w:val="16"/>
              </w:rPr>
              <w:t>Grondwerk</w:t>
            </w:r>
            <w:r w:rsidRPr="00437080">
              <w:rPr>
                <w:rFonts w:cs="Arial"/>
                <w:sz w:val="16"/>
                <w:szCs w:val="16"/>
              </w:rPr>
              <w:br/>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487BC51E" w14:textId="77777777" w:rsidR="00BC2B04" w:rsidRPr="00437080" w:rsidRDefault="00BC2B04" w:rsidP="005818E8">
            <w:pPr>
              <w:rPr>
                <w:rFonts w:cs="Arial"/>
                <w:bCs/>
                <w:sz w:val="16"/>
                <w:szCs w:val="16"/>
              </w:rPr>
            </w:pPr>
            <w:r w:rsidRPr="00437080">
              <w:rPr>
                <w:rFonts w:cs="Arial"/>
                <w:bCs/>
                <w:sz w:val="16"/>
                <w:szCs w:val="16"/>
              </w:rPr>
              <w:t>werken in putten en sleuven</w:t>
            </w:r>
            <w:r w:rsidRPr="00437080">
              <w:rPr>
                <w:rFonts w:cs="Arial"/>
                <w:bCs/>
                <w:sz w:val="16"/>
                <w:szCs w:val="16"/>
              </w:rPr>
              <w:br/>
              <w:t>(&gt; 0,5m diep)</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4F45EB03" w14:textId="77777777" w:rsidR="00BC2B04" w:rsidRPr="00437080" w:rsidRDefault="00BC2B04" w:rsidP="005818E8">
            <w:pPr>
              <w:rPr>
                <w:rFonts w:cs="Arial"/>
                <w:sz w:val="16"/>
                <w:szCs w:val="16"/>
              </w:rPr>
            </w:pPr>
            <w:r w:rsidRPr="00437080">
              <w:rPr>
                <w:rFonts w:cs="Arial"/>
                <w:sz w:val="16"/>
                <w:szCs w:val="16"/>
              </w:rPr>
              <w:t>vallen, struikelen</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4855A722" w14:textId="77777777" w:rsidR="00BC2B04" w:rsidRPr="00437080" w:rsidRDefault="00BC2B04" w:rsidP="005818E8">
            <w:pPr>
              <w:rPr>
                <w:rFonts w:cs="Arial"/>
                <w:sz w:val="16"/>
                <w:szCs w:val="16"/>
              </w:rPr>
            </w:pPr>
            <w:r w:rsidRPr="00437080">
              <w:rPr>
                <w:rFonts w:cs="Arial"/>
                <w:sz w:val="16"/>
                <w:szCs w:val="16"/>
              </w:rPr>
              <w:t>Onachtzaamheid bij het werken, onoverzichtelijkheid.</w:t>
            </w:r>
            <w:r w:rsidRPr="00437080">
              <w:rPr>
                <w:rFonts w:cs="Arial"/>
                <w:sz w:val="16"/>
                <w:szCs w:val="16"/>
              </w:rPr>
              <w:br/>
              <w:t>Ontbreken van collectieve afscherming.</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18F9A36A"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BFEC7BD" w14:textId="461724B9" w:rsidR="00BC2B04" w:rsidRPr="00ED7664" w:rsidRDefault="00A16E59" w:rsidP="005818E8">
            <w:pPr>
              <w:jc w:val="center"/>
              <w:rPr>
                <w:rFonts w:cs="Arial"/>
                <w:b/>
                <w:bCs/>
              </w:rPr>
            </w:pPr>
            <w:r>
              <w:rPr>
                <w:rFonts w:cs="Arial"/>
                <w:b/>
                <w:bCs/>
              </w:rPr>
              <w:t>N</w:t>
            </w:r>
          </w:p>
        </w:tc>
      </w:tr>
      <w:tr w:rsidR="00BC2B04" w:rsidRPr="00ED7664" w14:paraId="2398F9D1" w14:textId="77777777" w:rsidTr="000A34EB">
        <w:trPr>
          <w:trHeight w:val="91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42FC9663" w14:textId="77777777" w:rsidR="00BC2B04" w:rsidRPr="00ED7664" w:rsidRDefault="00BC2B04" w:rsidP="005818E8">
            <w:pPr>
              <w:rPr>
                <w:rFonts w:cs="Arial"/>
                <w:sz w:val="16"/>
                <w:szCs w:val="16"/>
              </w:rPr>
            </w:pPr>
            <w:r w:rsidRPr="00ED7664">
              <w:rPr>
                <w:rFonts w:cs="Arial"/>
                <w:sz w:val="16"/>
                <w:szCs w:val="16"/>
              </w:rPr>
              <w:t>24</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6F222E53" w14:textId="77777777" w:rsidR="00BC2B04" w:rsidRPr="00437080" w:rsidRDefault="00BC2B04" w:rsidP="005818E8">
            <w:pPr>
              <w:spacing w:after="240"/>
              <w:rPr>
                <w:rFonts w:cs="Arial"/>
                <w:sz w:val="16"/>
                <w:szCs w:val="16"/>
              </w:rPr>
            </w:pPr>
            <w:r w:rsidRPr="00437080">
              <w:rPr>
                <w:rFonts w:cs="Arial"/>
                <w:sz w:val="16"/>
                <w:szCs w:val="16"/>
              </w:rPr>
              <w:t>Leidingwerk</w:t>
            </w:r>
            <w:r w:rsidRPr="00437080">
              <w:rPr>
                <w:rFonts w:cs="Arial"/>
                <w:sz w:val="16"/>
                <w:szCs w:val="16"/>
              </w:rPr>
              <w:br/>
            </w:r>
            <w:r w:rsidRPr="00437080">
              <w:rPr>
                <w:rFonts w:cs="Arial"/>
                <w:sz w:val="16"/>
                <w:szCs w:val="16"/>
              </w:rPr>
              <w:br/>
            </w:r>
            <w:r w:rsidRPr="00437080">
              <w:rPr>
                <w:rFonts w:cs="Arial"/>
                <w:sz w:val="16"/>
                <w:szCs w:val="16"/>
              </w:rPr>
              <w:br/>
            </w:r>
            <w:r w:rsidRPr="00437080">
              <w:rPr>
                <w:rFonts w:cs="Arial"/>
                <w:sz w:val="16"/>
                <w:szCs w:val="16"/>
              </w:rPr>
              <w:br/>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0D58289B" w14:textId="77777777" w:rsidR="00BC2B04" w:rsidRPr="00437080" w:rsidRDefault="00BC2B04" w:rsidP="005818E8">
            <w:pPr>
              <w:rPr>
                <w:rFonts w:cs="Arial"/>
                <w:bCs/>
                <w:sz w:val="16"/>
                <w:szCs w:val="16"/>
              </w:rPr>
            </w:pPr>
            <w:r w:rsidRPr="00437080">
              <w:rPr>
                <w:rFonts w:cs="Arial"/>
                <w:bCs/>
                <w:sz w:val="16"/>
                <w:szCs w:val="16"/>
              </w:rPr>
              <w:t>Desinfecteren van (drinkwater)leidingen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0A1A7EEE" w14:textId="77777777" w:rsidR="00BC2B04" w:rsidRPr="00437080" w:rsidRDefault="00BC2B04" w:rsidP="005818E8">
            <w:pPr>
              <w:rPr>
                <w:rFonts w:cs="Arial"/>
                <w:sz w:val="16"/>
                <w:szCs w:val="16"/>
              </w:rPr>
            </w:pPr>
            <w:r w:rsidRPr="00437080">
              <w:rPr>
                <w:rFonts w:cs="Arial"/>
                <w:sz w:val="16"/>
                <w:szCs w:val="16"/>
              </w:rPr>
              <w:t>Oogletsel, blootstelling luchtwegen en huidirritatie</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358421EA" w14:textId="77777777" w:rsidR="00BC2B04" w:rsidRPr="00437080" w:rsidRDefault="00BC2B04" w:rsidP="005818E8">
            <w:pPr>
              <w:rPr>
                <w:rFonts w:cs="Arial"/>
                <w:sz w:val="16"/>
                <w:szCs w:val="16"/>
              </w:rPr>
            </w:pPr>
            <w:r w:rsidRPr="00437080">
              <w:rPr>
                <w:rFonts w:cs="Arial"/>
                <w:sz w:val="16"/>
                <w:szCs w:val="16"/>
              </w:rPr>
              <w:t xml:space="preserve">vrijkomen van </w:t>
            </w:r>
            <w:proofErr w:type="spellStart"/>
            <w:r w:rsidRPr="00437080">
              <w:rPr>
                <w:rFonts w:cs="Arial"/>
                <w:sz w:val="16"/>
                <w:szCs w:val="16"/>
              </w:rPr>
              <w:t>choordampen</w:t>
            </w:r>
            <w:proofErr w:type="spellEnd"/>
            <w:r w:rsidRPr="00437080">
              <w:rPr>
                <w:rFonts w:cs="Arial"/>
                <w:sz w:val="16"/>
                <w:szCs w:val="16"/>
              </w:rPr>
              <w:t xml:space="preserve"> en/of waterstofperoxide</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2915E35A"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7BFC943" w14:textId="47CCF827" w:rsidR="00BC2B04" w:rsidRPr="00ED7664" w:rsidRDefault="00A16E59" w:rsidP="005818E8">
            <w:pPr>
              <w:jc w:val="center"/>
              <w:rPr>
                <w:rFonts w:cs="Arial"/>
                <w:b/>
                <w:bCs/>
              </w:rPr>
            </w:pPr>
            <w:r>
              <w:rPr>
                <w:rFonts w:cs="Arial"/>
                <w:b/>
                <w:bCs/>
              </w:rPr>
              <w:t>N</w:t>
            </w:r>
          </w:p>
        </w:tc>
      </w:tr>
      <w:tr w:rsidR="00BC2B04" w:rsidRPr="00ED7664" w14:paraId="1CF3F9D9" w14:textId="77777777" w:rsidTr="000A34E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EB47EAC" w14:textId="77777777" w:rsidR="00BC2B04" w:rsidRPr="00ED7664" w:rsidRDefault="00BC2B04" w:rsidP="005818E8">
            <w:pPr>
              <w:rPr>
                <w:rFonts w:cs="Arial"/>
                <w:sz w:val="16"/>
                <w:szCs w:val="16"/>
              </w:rPr>
            </w:pPr>
            <w:r w:rsidRPr="00ED7664">
              <w:rPr>
                <w:rFonts w:cs="Arial"/>
                <w:sz w:val="16"/>
                <w:szCs w:val="16"/>
              </w:rPr>
              <w:t>25</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2D6C6BB8" w14:textId="77777777" w:rsidR="00BC2B04" w:rsidRPr="00437080" w:rsidRDefault="00BC2B04" w:rsidP="005818E8">
            <w:pPr>
              <w:spacing w:after="240"/>
              <w:rPr>
                <w:rFonts w:cs="Arial"/>
                <w:sz w:val="16"/>
                <w:szCs w:val="16"/>
              </w:rPr>
            </w:pPr>
            <w:r w:rsidRPr="00437080">
              <w:rPr>
                <w:rFonts w:cs="Arial"/>
                <w:sz w:val="16"/>
                <w:szCs w:val="16"/>
              </w:rPr>
              <w:t>Leidingwerk</w:t>
            </w:r>
            <w:r w:rsidRPr="00437080">
              <w:rPr>
                <w:rFonts w:cs="Arial"/>
                <w:sz w:val="16"/>
                <w:szCs w:val="16"/>
              </w:rPr>
              <w:br/>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336D4684" w14:textId="77777777" w:rsidR="00BC2B04" w:rsidRPr="00437080" w:rsidRDefault="00BC2B04" w:rsidP="005818E8">
            <w:pPr>
              <w:rPr>
                <w:rFonts w:cs="Arial"/>
                <w:bCs/>
                <w:sz w:val="16"/>
                <w:szCs w:val="16"/>
              </w:rPr>
            </w:pPr>
            <w:r w:rsidRPr="00437080">
              <w:rPr>
                <w:rFonts w:cs="Arial"/>
                <w:bCs/>
                <w:sz w:val="16"/>
                <w:szCs w:val="16"/>
              </w:rPr>
              <w:t xml:space="preserve">toepassen </w:t>
            </w:r>
            <w:proofErr w:type="spellStart"/>
            <w:r w:rsidRPr="00437080">
              <w:rPr>
                <w:rFonts w:cs="Arial"/>
                <w:bCs/>
                <w:sz w:val="16"/>
                <w:szCs w:val="16"/>
              </w:rPr>
              <w:t>krimpsleeves</w:t>
            </w:r>
            <w:proofErr w:type="spellEnd"/>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0236F32C" w14:textId="77777777" w:rsidR="00BC2B04" w:rsidRPr="00437080" w:rsidRDefault="00BC2B04" w:rsidP="005818E8">
            <w:pPr>
              <w:rPr>
                <w:rFonts w:cs="Arial"/>
                <w:sz w:val="16"/>
                <w:szCs w:val="16"/>
              </w:rPr>
            </w:pPr>
            <w:r w:rsidRPr="00437080">
              <w:rPr>
                <w:rFonts w:cs="Arial"/>
                <w:sz w:val="16"/>
                <w:szCs w:val="16"/>
              </w:rPr>
              <w:t>verbranding</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111BA1D3" w14:textId="77777777" w:rsidR="00BC2B04" w:rsidRPr="00437080" w:rsidRDefault="00BC2B04" w:rsidP="005818E8">
            <w:pPr>
              <w:rPr>
                <w:rFonts w:cs="Arial"/>
                <w:sz w:val="16"/>
                <w:szCs w:val="16"/>
              </w:rPr>
            </w:pPr>
            <w:r w:rsidRPr="00437080">
              <w:rPr>
                <w:rFonts w:cs="Arial"/>
                <w:sz w:val="16"/>
                <w:szCs w:val="16"/>
              </w:rPr>
              <w:t>gebrek aan overzicht, onbekwaamheid.</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6C1BD007"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02088C1E" w14:textId="253A5E56" w:rsidR="00BC2B04" w:rsidRPr="00ED7664" w:rsidRDefault="00A16E59" w:rsidP="005818E8">
            <w:pPr>
              <w:jc w:val="center"/>
              <w:rPr>
                <w:rFonts w:cs="Arial"/>
                <w:b/>
                <w:bCs/>
              </w:rPr>
            </w:pPr>
            <w:r>
              <w:rPr>
                <w:rFonts w:cs="Arial"/>
                <w:b/>
                <w:bCs/>
              </w:rPr>
              <w:t>N</w:t>
            </w:r>
          </w:p>
        </w:tc>
      </w:tr>
      <w:tr w:rsidR="00BC2B04" w:rsidRPr="00ED7664" w14:paraId="357D609E" w14:textId="77777777" w:rsidTr="000A34EB">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6C4ADFC" w14:textId="77777777" w:rsidR="00BC2B04" w:rsidRPr="00ED7664" w:rsidRDefault="00BC2B04" w:rsidP="005818E8">
            <w:pPr>
              <w:rPr>
                <w:rFonts w:cs="Arial"/>
                <w:sz w:val="16"/>
                <w:szCs w:val="16"/>
              </w:rPr>
            </w:pPr>
            <w:r w:rsidRPr="00ED7664">
              <w:rPr>
                <w:rFonts w:cs="Arial"/>
                <w:sz w:val="16"/>
                <w:szCs w:val="16"/>
              </w:rPr>
              <w:t>26</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52537736" w14:textId="77777777" w:rsidR="00BC2B04" w:rsidRPr="00437080" w:rsidRDefault="00BC2B04" w:rsidP="005818E8">
            <w:pPr>
              <w:spacing w:after="240"/>
              <w:rPr>
                <w:rFonts w:cs="Arial"/>
                <w:sz w:val="16"/>
                <w:szCs w:val="16"/>
              </w:rPr>
            </w:pPr>
            <w:r w:rsidRPr="00437080">
              <w:rPr>
                <w:rFonts w:cs="Arial"/>
                <w:sz w:val="16"/>
                <w:szCs w:val="16"/>
              </w:rPr>
              <w:t>Leidingwerk</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67112436" w14:textId="77777777" w:rsidR="00BC2B04" w:rsidRPr="00437080" w:rsidRDefault="00BC2B04" w:rsidP="005818E8">
            <w:pPr>
              <w:rPr>
                <w:rFonts w:cs="Arial"/>
                <w:bCs/>
                <w:sz w:val="16"/>
                <w:szCs w:val="16"/>
              </w:rPr>
            </w:pPr>
            <w:r w:rsidRPr="00437080">
              <w:rPr>
                <w:rFonts w:cs="Arial"/>
                <w:bCs/>
                <w:sz w:val="16"/>
                <w:szCs w:val="16"/>
              </w:rPr>
              <w:t>werken aan drukleidingen of kwaliteitstesten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17A72468" w14:textId="77777777" w:rsidR="00BC2B04" w:rsidRPr="00437080" w:rsidRDefault="00BC2B04" w:rsidP="005818E8">
            <w:pPr>
              <w:rPr>
                <w:rFonts w:cs="Arial"/>
                <w:sz w:val="16"/>
                <w:szCs w:val="16"/>
              </w:rPr>
            </w:pPr>
            <w:r w:rsidRPr="00437080">
              <w:rPr>
                <w:rFonts w:cs="Arial"/>
                <w:sz w:val="16"/>
                <w:szCs w:val="16"/>
              </w:rPr>
              <w:t>uiteenspatten materiaal, verdrinking, bedelving, letsel</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022C55C5" w14:textId="77777777" w:rsidR="00BC2B04" w:rsidRPr="00437080" w:rsidRDefault="00BC2B04" w:rsidP="005818E8">
            <w:pPr>
              <w:rPr>
                <w:rFonts w:cs="Arial"/>
                <w:sz w:val="16"/>
                <w:szCs w:val="16"/>
              </w:rPr>
            </w:pPr>
            <w:r w:rsidRPr="00437080">
              <w:rPr>
                <w:rFonts w:cs="Arial"/>
                <w:sz w:val="16"/>
                <w:szCs w:val="16"/>
              </w:rPr>
              <w:t>Onverwachte omstandigheden.</w:t>
            </w:r>
            <w:r w:rsidRPr="00437080">
              <w:rPr>
                <w:rFonts w:cs="Arial"/>
                <w:sz w:val="16"/>
                <w:szCs w:val="16"/>
              </w:rPr>
              <w:br/>
              <w:t>Drukleiding is niet veilig gesteld.</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79E30B94"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64022A2" w14:textId="4B41C64F" w:rsidR="00BC2B04" w:rsidRPr="00ED7664" w:rsidRDefault="00A16E59" w:rsidP="005818E8">
            <w:pPr>
              <w:jc w:val="center"/>
              <w:rPr>
                <w:rFonts w:cs="Arial"/>
                <w:b/>
                <w:bCs/>
              </w:rPr>
            </w:pPr>
            <w:r>
              <w:rPr>
                <w:rFonts w:cs="Arial"/>
                <w:b/>
                <w:bCs/>
              </w:rPr>
              <w:t>N</w:t>
            </w:r>
          </w:p>
        </w:tc>
      </w:tr>
      <w:tr w:rsidR="00BC2B04" w:rsidRPr="00ED7664" w14:paraId="69BDC3F7" w14:textId="77777777" w:rsidTr="000A34EB">
        <w:trPr>
          <w:trHeight w:val="4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5F056FB" w14:textId="77777777" w:rsidR="00BC2B04" w:rsidRPr="00ED7664" w:rsidRDefault="00BC2B04" w:rsidP="005818E8">
            <w:pPr>
              <w:rPr>
                <w:rFonts w:cs="Arial"/>
                <w:sz w:val="16"/>
                <w:szCs w:val="16"/>
              </w:rPr>
            </w:pPr>
            <w:r w:rsidRPr="00ED7664">
              <w:rPr>
                <w:rFonts w:cs="Arial"/>
                <w:sz w:val="16"/>
                <w:szCs w:val="16"/>
              </w:rPr>
              <w:t>27</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10459CE6" w14:textId="77777777" w:rsidR="00BC2B04" w:rsidRPr="00437080" w:rsidRDefault="00BC2B04" w:rsidP="005818E8">
            <w:pPr>
              <w:rPr>
                <w:rFonts w:cs="Arial"/>
                <w:sz w:val="16"/>
                <w:szCs w:val="16"/>
              </w:rPr>
            </w:pPr>
            <w:r w:rsidRPr="00437080">
              <w:rPr>
                <w:rFonts w:cs="Arial"/>
                <w:sz w:val="16"/>
                <w:szCs w:val="16"/>
              </w:rPr>
              <w:t>Leidingwerk</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59A0E27E" w14:textId="77777777" w:rsidR="00BC2B04" w:rsidRPr="00437080" w:rsidRDefault="00BC2B04" w:rsidP="005818E8">
            <w:pPr>
              <w:rPr>
                <w:rFonts w:cs="Arial"/>
                <w:bCs/>
                <w:sz w:val="16"/>
                <w:szCs w:val="16"/>
              </w:rPr>
            </w:pPr>
            <w:r w:rsidRPr="00437080">
              <w:rPr>
                <w:rFonts w:cs="Arial"/>
                <w:bCs/>
                <w:sz w:val="16"/>
                <w:szCs w:val="16"/>
              </w:rPr>
              <w:t>werken in rioolwater</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0C1DEBCB" w14:textId="77777777" w:rsidR="00BC2B04" w:rsidRPr="00437080" w:rsidRDefault="00BC2B04" w:rsidP="005818E8">
            <w:pPr>
              <w:rPr>
                <w:rFonts w:cs="Arial"/>
                <w:sz w:val="16"/>
                <w:szCs w:val="16"/>
              </w:rPr>
            </w:pPr>
            <w:r w:rsidRPr="00437080">
              <w:rPr>
                <w:rFonts w:cs="Arial"/>
                <w:sz w:val="16"/>
                <w:szCs w:val="16"/>
              </w:rPr>
              <w:t>besmetting, biologische agentia</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72EB936C" w14:textId="77777777" w:rsidR="00BC2B04" w:rsidRPr="00437080" w:rsidRDefault="00BC2B04" w:rsidP="005818E8">
            <w:pPr>
              <w:rPr>
                <w:rFonts w:cs="Arial"/>
                <w:sz w:val="16"/>
                <w:szCs w:val="16"/>
              </w:rPr>
            </w:pPr>
            <w:r w:rsidRPr="00437080">
              <w:rPr>
                <w:rFonts w:cs="Arial"/>
                <w:sz w:val="16"/>
                <w:szCs w:val="16"/>
              </w:rPr>
              <w:t>slechte hygiëne</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52839DC7"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E48CBC3" w14:textId="0515DCFE" w:rsidR="00BC2B04" w:rsidRPr="00ED7664" w:rsidRDefault="00A16E59" w:rsidP="005818E8">
            <w:pPr>
              <w:jc w:val="center"/>
              <w:rPr>
                <w:rFonts w:cs="Arial"/>
                <w:b/>
                <w:bCs/>
              </w:rPr>
            </w:pPr>
            <w:r>
              <w:rPr>
                <w:rFonts w:cs="Arial"/>
                <w:b/>
                <w:bCs/>
              </w:rPr>
              <w:t>N</w:t>
            </w:r>
          </w:p>
        </w:tc>
      </w:tr>
      <w:tr w:rsidR="00BC2B04" w:rsidRPr="00ED7664" w14:paraId="757D2FE1" w14:textId="77777777" w:rsidTr="000A34E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013C98D" w14:textId="77777777" w:rsidR="00BC2B04" w:rsidRPr="00ED7664" w:rsidRDefault="00BC2B04" w:rsidP="005818E8">
            <w:pPr>
              <w:rPr>
                <w:rFonts w:cs="Arial"/>
                <w:sz w:val="16"/>
                <w:szCs w:val="16"/>
              </w:rPr>
            </w:pPr>
            <w:r w:rsidRPr="00ED7664">
              <w:rPr>
                <w:rFonts w:cs="Arial"/>
                <w:sz w:val="16"/>
                <w:szCs w:val="16"/>
              </w:rPr>
              <w:t>28</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0227F281" w14:textId="77777777" w:rsidR="00BC2B04" w:rsidRPr="00437080" w:rsidRDefault="00BC2B04" w:rsidP="005818E8">
            <w:pPr>
              <w:rPr>
                <w:rFonts w:cs="Arial"/>
                <w:sz w:val="16"/>
                <w:szCs w:val="16"/>
              </w:rPr>
            </w:pPr>
            <w:r w:rsidRPr="00437080">
              <w:rPr>
                <w:rFonts w:cs="Arial"/>
                <w:sz w:val="16"/>
                <w:szCs w:val="16"/>
              </w:rPr>
              <w:t>Leidingwerk;</w:t>
            </w:r>
            <w:r w:rsidRPr="00437080">
              <w:rPr>
                <w:rFonts w:cs="Arial"/>
                <w:sz w:val="16"/>
                <w:szCs w:val="16"/>
              </w:rPr>
              <w:br w:type="page"/>
              <w:t>Kabelwerk.</w:t>
            </w:r>
            <w:r w:rsidRPr="00437080">
              <w:rPr>
                <w:rFonts w:cs="Arial"/>
                <w:sz w:val="16"/>
                <w:szCs w:val="16"/>
              </w:rPr>
              <w:br w:type="page"/>
            </w:r>
            <w:r w:rsidRPr="00437080">
              <w:rPr>
                <w:rFonts w:cs="Arial"/>
                <w:sz w:val="16"/>
                <w:szCs w:val="16"/>
              </w:rPr>
              <w:br w:type="page"/>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518EEEE4" w14:textId="77777777" w:rsidR="00BC2B04" w:rsidRPr="00437080" w:rsidRDefault="00BC2B04" w:rsidP="005818E8">
            <w:pPr>
              <w:rPr>
                <w:rFonts w:cs="Arial"/>
                <w:sz w:val="16"/>
                <w:szCs w:val="16"/>
              </w:rPr>
            </w:pPr>
            <w:r w:rsidRPr="00437080">
              <w:rPr>
                <w:rFonts w:cs="Arial"/>
                <w:sz w:val="16"/>
                <w:szCs w:val="16"/>
              </w:rPr>
              <w:t>omschakelen of aansluiten op actief proces (point of no return)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736F8B3A" w14:textId="77777777" w:rsidR="00BC2B04" w:rsidRPr="00437080" w:rsidRDefault="00BC2B04" w:rsidP="005818E8">
            <w:pPr>
              <w:rPr>
                <w:rFonts w:cs="Arial"/>
                <w:sz w:val="16"/>
                <w:szCs w:val="16"/>
              </w:rPr>
            </w:pPr>
            <w:r w:rsidRPr="00437080">
              <w:rPr>
                <w:rFonts w:cs="Arial"/>
                <w:sz w:val="16"/>
                <w:szCs w:val="16"/>
              </w:rPr>
              <w:t>ongeval, schade</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193D1E38" w14:textId="77777777" w:rsidR="00BC2B04" w:rsidRPr="00437080" w:rsidRDefault="00BC2B04" w:rsidP="005818E8">
            <w:pPr>
              <w:rPr>
                <w:rFonts w:cs="Arial"/>
                <w:bCs/>
                <w:sz w:val="16"/>
                <w:szCs w:val="16"/>
              </w:rPr>
            </w:pPr>
            <w:r w:rsidRPr="00437080">
              <w:rPr>
                <w:rFonts w:cs="Arial"/>
                <w:bCs/>
                <w:sz w:val="16"/>
                <w:szCs w:val="16"/>
              </w:rPr>
              <w:t>oververmoeidheid door overuren (het moet gereedkomen)</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58BCFE6B" w14:textId="77777777" w:rsidR="00BC2B04" w:rsidRPr="00ED7664" w:rsidRDefault="00BC2B04" w:rsidP="005818E8">
            <w:pPr>
              <w:rPr>
                <w:rFonts w:cs="Arial"/>
                <w:sz w:val="16"/>
                <w:szCs w:val="16"/>
              </w:rPr>
            </w:pPr>
            <w:r w:rsidRPr="00ED7664">
              <w:rPr>
                <w:rFonts w:cs="Arial"/>
                <w:sz w:val="16"/>
                <w:szCs w:val="16"/>
              </w:rPr>
              <w:t>.</w:t>
            </w: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57931ED" w14:textId="32CBB06D" w:rsidR="00BC2B04" w:rsidRPr="00ED7664" w:rsidRDefault="00A16E59" w:rsidP="005818E8">
            <w:pPr>
              <w:jc w:val="center"/>
              <w:rPr>
                <w:rFonts w:cs="Arial"/>
                <w:b/>
                <w:bCs/>
              </w:rPr>
            </w:pPr>
            <w:r>
              <w:rPr>
                <w:rFonts w:cs="Arial"/>
                <w:b/>
                <w:bCs/>
              </w:rPr>
              <w:t>N</w:t>
            </w:r>
          </w:p>
        </w:tc>
      </w:tr>
      <w:tr w:rsidR="00BC2B04" w:rsidRPr="00ED7664" w14:paraId="33608405" w14:textId="77777777" w:rsidTr="000A34E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EA2C253" w14:textId="77777777" w:rsidR="00BC2B04" w:rsidRPr="00ED7664" w:rsidRDefault="00BC2B04" w:rsidP="005818E8">
            <w:pPr>
              <w:rPr>
                <w:rFonts w:cs="Arial"/>
                <w:sz w:val="16"/>
                <w:szCs w:val="16"/>
              </w:rPr>
            </w:pPr>
            <w:r w:rsidRPr="00ED7664">
              <w:rPr>
                <w:rFonts w:cs="Arial"/>
                <w:sz w:val="16"/>
                <w:szCs w:val="16"/>
              </w:rPr>
              <w:t>29</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2505C019" w14:textId="77777777" w:rsidR="00BC2B04" w:rsidRPr="00437080" w:rsidRDefault="00BC2B04" w:rsidP="005818E8">
            <w:pPr>
              <w:spacing w:after="240"/>
              <w:rPr>
                <w:rFonts w:cs="Arial"/>
                <w:sz w:val="16"/>
                <w:szCs w:val="16"/>
              </w:rPr>
            </w:pPr>
            <w:r w:rsidRPr="00437080">
              <w:rPr>
                <w:rFonts w:cs="Arial"/>
                <w:sz w:val="16"/>
                <w:szCs w:val="16"/>
              </w:rPr>
              <w:t>Leidingwerk;</w:t>
            </w:r>
            <w:r w:rsidRPr="00437080">
              <w:rPr>
                <w:rFonts w:cs="Arial"/>
                <w:sz w:val="16"/>
                <w:szCs w:val="16"/>
              </w:rPr>
              <w:br/>
              <w:t>Kabelwerk.</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68A73FAB" w14:textId="77777777" w:rsidR="00BC2B04" w:rsidRPr="00437080" w:rsidRDefault="00BC2B04" w:rsidP="005818E8">
            <w:pPr>
              <w:rPr>
                <w:rFonts w:cs="Arial"/>
                <w:sz w:val="16"/>
                <w:szCs w:val="16"/>
              </w:rPr>
            </w:pPr>
            <w:r w:rsidRPr="00437080">
              <w:rPr>
                <w:rFonts w:cs="Arial"/>
                <w:sz w:val="16"/>
                <w:szCs w:val="16"/>
              </w:rPr>
              <w:t>werken aan of nabij: (meet)instrumenten, aarding leidingwerk</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734272FC" w14:textId="77777777" w:rsidR="00BC2B04" w:rsidRPr="00437080" w:rsidRDefault="00BC2B04" w:rsidP="005818E8">
            <w:pPr>
              <w:rPr>
                <w:rFonts w:cs="Arial"/>
                <w:sz w:val="16"/>
                <w:szCs w:val="16"/>
              </w:rPr>
            </w:pPr>
            <w:r w:rsidRPr="00437080">
              <w:rPr>
                <w:rFonts w:cs="Arial"/>
                <w:sz w:val="16"/>
                <w:szCs w:val="16"/>
              </w:rPr>
              <w:t>elektrocutie, brand, explosie, letsel</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57423504" w14:textId="77777777" w:rsidR="00BC2B04" w:rsidRPr="00437080" w:rsidRDefault="00BC2B04" w:rsidP="005818E8">
            <w:pPr>
              <w:rPr>
                <w:rFonts w:cs="Arial"/>
                <w:bCs/>
                <w:sz w:val="16"/>
                <w:szCs w:val="16"/>
              </w:rPr>
            </w:pPr>
            <w:r w:rsidRPr="00437080">
              <w:rPr>
                <w:rFonts w:cs="Arial"/>
                <w:bCs/>
                <w:sz w:val="16"/>
                <w:szCs w:val="16"/>
              </w:rPr>
              <w:t>onderbreken elektrisch geleidende leidingen</w:t>
            </w:r>
            <w:r w:rsidRPr="00437080">
              <w:rPr>
                <w:rFonts w:cs="Arial"/>
                <w:bCs/>
                <w:sz w:val="16"/>
                <w:szCs w:val="16"/>
              </w:rPr>
              <w:br/>
              <w:t>(m.b.t. aarding)</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21F8C3E1"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F7F5804" w14:textId="4B3C0942" w:rsidR="00BC2B04" w:rsidRPr="00ED7664" w:rsidRDefault="00A16E59" w:rsidP="005818E8">
            <w:pPr>
              <w:jc w:val="center"/>
              <w:rPr>
                <w:rFonts w:cs="Arial"/>
                <w:b/>
                <w:bCs/>
              </w:rPr>
            </w:pPr>
            <w:r>
              <w:rPr>
                <w:rFonts w:cs="Arial"/>
                <w:b/>
                <w:bCs/>
              </w:rPr>
              <w:t>N</w:t>
            </w:r>
          </w:p>
        </w:tc>
      </w:tr>
      <w:tr w:rsidR="00BC2B04" w:rsidRPr="00ED7664" w14:paraId="6208BFE0" w14:textId="77777777" w:rsidTr="000A34EB">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8B5833E" w14:textId="77777777" w:rsidR="00BC2B04" w:rsidRPr="00ED7664" w:rsidRDefault="00BC2B04" w:rsidP="005818E8">
            <w:pPr>
              <w:rPr>
                <w:rFonts w:cs="Arial"/>
                <w:sz w:val="16"/>
                <w:szCs w:val="16"/>
              </w:rPr>
            </w:pPr>
            <w:r w:rsidRPr="00ED7664">
              <w:rPr>
                <w:rFonts w:cs="Arial"/>
                <w:sz w:val="16"/>
                <w:szCs w:val="16"/>
              </w:rPr>
              <w:t>30</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0678A9AF" w14:textId="77777777" w:rsidR="00BC2B04" w:rsidRPr="00437080" w:rsidRDefault="00BC2B04" w:rsidP="005818E8">
            <w:pPr>
              <w:rPr>
                <w:rFonts w:cs="Arial"/>
                <w:bCs/>
                <w:sz w:val="16"/>
                <w:szCs w:val="16"/>
              </w:rPr>
            </w:pPr>
            <w:r w:rsidRPr="00437080">
              <w:rPr>
                <w:rFonts w:cs="Arial"/>
                <w:bCs/>
                <w:sz w:val="16"/>
                <w:szCs w:val="16"/>
              </w:rPr>
              <w:t>Slopen;</w:t>
            </w:r>
            <w:r w:rsidRPr="00437080">
              <w:rPr>
                <w:rFonts w:cs="Arial"/>
                <w:bCs/>
                <w:sz w:val="16"/>
                <w:szCs w:val="16"/>
              </w:rPr>
              <w:br/>
              <w:t>Renoveren.</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5E124EFA" w14:textId="77777777" w:rsidR="00BC2B04" w:rsidRPr="00437080" w:rsidRDefault="00BC2B04" w:rsidP="005818E8">
            <w:pPr>
              <w:rPr>
                <w:rFonts w:cs="Arial"/>
                <w:sz w:val="16"/>
                <w:szCs w:val="16"/>
              </w:rPr>
            </w:pPr>
            <w:r w:rsidRPr="00437080">
              <w:rPr>
                <w:rFonts w:cs="Arial"/>
                <w:sz w:val="16"/>
                <w:szCs w:val="16"/>
              </w:rPr>
              <w:t>ontmantelen van energievoorzieningen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7F6CB3B1" w14:textId="77777777" w:rsidR="00BC2B04" w:rsidRPr="00437080" w:rsidRDefault="00BC2B04" w:rsidP="005818E8">
            <w:pPr>
              <w:rPr>
                <w:rFonts w:cs="Arial"/>
                <w:sz w:val="16"/>
                <w:szCs w:val="16"/>
              </w:rPr>
            </w:pPr>
            <w:r w:rsidRPr="00437080">
              <w:rPr>
                <w:rFonts w:cs="Arial"/>
                <w:sz w:val="16"/>
                <w:szCs w:val="16"/>
              </w:rPr>
              <w:t>elektrocutie, explosie</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08369C91" w14:textId="77777777" w:rsidR="00BC2B04" w:rsidRPr="00437080" w:rsidRDefault="00BC2B04" w:rsidP="005818E8">
            <w:pPr>
              <w:rPr>
                <w:rFonts w:cs="Arial"/>
                <w:sz w:val="16"/>
                <w:szCs w:val="16"/>
              </w:rPr>
            </w:pPr>
            <w:r w:rsidRPr="00437080">
              <w:rPr>
                <w:rFonts w:cs="Arial"/>
                <w:sz w:val="16"/>
                <w:szCs w:val="16"/>
              </w:rPr>
              <w:t>onachtzaamheid bij het werken, onbekwaamheid</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3221258B"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CAA082F" w14:textId="0878F44E" w:rsidR="00BC2B04" w:rsidRPr="00ED7664" w:rsidRDefault="00A16E59" w:rsidP="005818E8">
            <w:pPr>
              <w:jc w:val="center"/>
              <w:rPr>
                <w:rFonts w:cs="Arial"/>
                <w:b/>
                <w:bCs/>
              </w:rPr>
            </w:pPr>
            <w:r>
              <w:rPr>
                <w:rFonts w:cs="Arial"/>
                <w:b/>
                <w:bCs/>
              </w:rPr>
              <w:t>N</w:t>
            </w:r>
          </w:p>
        </w:tc>
      </w:tr>
      <w:tr w:rsidR="00BC2B04" w:rsidRPr="00ED7664" w14:paraId="06AEE2C5" w14:textId="77777777" w:rsidTr="000A34E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4B5D530" w14:textId="77777777" w:rsidR="00BC2B04" w:rsidRPr="00ED7664" w:rsidRDefault="00BC2B04" w:rsidP="005818E8">
            <w:pPr>
              <w:rPr>
                <w:rFonts w:cs="Arial"/>
                <w:sz w:val="16"/>
                <w:szCs w:val="16"/>
              </w:rPr>
            </w:pPr>
            <w:r w:rsidRPr="00ED7664">
              <w:rPr>
                <w:rFonts w:cs="Arial"/>
                <w:sz w:val="16"/>
                <w:szCs w:val="16"/>
              </w:rPr>
              <w:lastRenderedPageBreak/>
              <w:t>31</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4EC039A0" w14:textId="77777777" w:rsidR="00BC2B04" w:rsidRPr="00437080" w:rsidRDefault="00BC2B04" w:rsidP="005818E8">
            <w:pPr>
              <w:rPr>
                <w:rFonts w:cs="Arial"/>
                <w:sz w:val="16"/>
                <w:szCs w:val="16"/>
              </w:rPr>
            </w:pPr>
            <w:r w:rsidRPr="00437080">
              <w:rPr>
                <w:rFonts w:cs="Arial"/>
                <w:sz w:val="16"/>
                <w:szCs w:val="16"/>
              </w:rPr>
              <w:t>Slopen;</w:t>
            </w:r>
            <w:r w:rsidRPr="00437080">
              <w:rPr>
                <w:rFonts w:cs="Arial"/>
                <w:sz w:val="16"/>
                <w:szCs w:val="16"/>
              </w:rPr>
              <w:br/>
              <w:t>Renoveren;</w:t>
            </w:r>
            <w:r w:rsidRPr="00437080">
              <w:rPr>
                <w:rFonts w:cs="Arial"/>
                <w:sz w:val="16"/>
                <w:szCs w:val="16"/>
              </w:rPr>
              <w:br/>
              <w:t>Leidingwerk;</w:t>
            </w:r>
            <w:r w:rsidRPr="00437080">
              <w:rPr>
                <w:rFonts w:cs="Arial"/>
                <w:sz w:val="16"/>
                <w:szCs w:val="16"/>
              </w:rPr>
              <w:br/>
              <w:t>Beschoeiing.</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3F6F88E4" w14:textId="77777777" w:rsidR="00BC2B04" w:rsidRPr="00437080" w:rsidRDefault="00BC2B04" w:rsidP="005818E8">
            <w:pPr>
              <w:rPr>
                <w:rFonts w:cs="Arial"/>
                <w:bCs/>
                <w:sz w:val="16"/>
                <w:szCs w:val="16"/>
              </w:rPr>
            </w:pPr>
            <w:r w:rsidRPr="00437080">
              <w:rPr>
                <w:rFonts w:cs="Arial"/>
                <w:bCs/>
                <w:sz w:val="16"/>
                <w:szCs w:val="16"/>
              </w:rPr>
              <w:t>verwijderen van asbesthoudend materiaal</w:t>
            </w:r>
            <w:r w:rsidRPr="00437080">
              <w:rPr>
                <w:rFonts w:cs="Arial"/>
                <w:bCs/>
                <w:sz w:val="16"/>
                <w:szCs w:val="16"/>
              </w:rPr>
              <w:br/>
              <w:t>(</w:t>
            </w:r>
            <w:r>
              <w:rPr>
                <w:rFonts w:cs="Arial"/>
                <w:bCs/>
                <w:sz w:val="16"/>
                <w:szCs w:val="16"/>
              </w:rPr>
              <w:t xml:space="preserve">alle </w:t>
            </w:r>
            <w:r w:rsidRPr="00437080">
              <w:rPr>
                <w:rFonts w:cs="Arial"/>
                <w:bCs/>
                <w:sz w:val="16"/>
                <w:szCs w:val="16"/>
              </w:rPr>
              <w:t>risico klasse )</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34E35D88" w14:textId="77777777" w:rsidR="00BC2B04" w:rsidRPr="00437080" w:rsidRDefault="00BC2B04" w:rsidP="005818E8">
            <w:pPr>
              <w:rPr>
                <w:rFonts w:cs="Arial"/>
                <w:sz w:val="16"/>
                <w:szCs w:val="16"/>
              </w:rPr>
            </w:pPr>
            <w:r w:rsidRPr="00437080">
              <w:rPr>
                <w:rFonts w:cs="Arial"/>
                <w:sz w:val="16"/>
                <w:szCs w:val="16"/>
              </w:rPr>
              <w:t>asbestose, andere longaandoeningen</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118807EB" w14:textId="77777777" w:rsidR="00BC2B04" w:rsidRPr="00437080" w:rsidRDefault="00BC2B04" w:rsidP="005818E8">
            <w:pPr>
              <w:rPr>
                <w:rFonts w:cs="Arial"/>
                <w:sz w:val="16"/>
                <w:szCs w:val="16"/>
              </w:rPr>
            </w:pPr>
            <w:r w:rsidRPr="00437080">
              <w:rPr>
                <w:rFonts w:cs="Arial"/>
                <w:sz w:val="16"/>
                <w:szCs w:val="16"/>
              </w:rPr>
              <w:t>inademen stofdeeltjes, onbekwaamheid</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2AA49039" w14:textId="77777777" w:rsidR="00BC2B04" w:rsidRPr="00ED7664" w:rsidRDefault="00BC2B04" w:rsidP="005818E8">
            <w:pPr>
              <w:rPr>
                <w:rFonts w:cs="Arial"/>
                <w:sz w:val="16"/>
                <w:szCs w:val="16"/>
              </w:rPr>
            </w:pPr>
            <w:r>
              <w:rPr>
                <w:rFonts w:cs="Arial"/>
                <w:sz w:val="16"/>
                <w:szCs w:val="16"/>
              </w:rPr>
              <w:t xml:space="preserve">Inschakelen gecertificeerde </w:t>
            </w:r>
            <w:proofErr w:type="spellStart"/>
            <w:r>
              <w:rPr>
                <w:rFonts w:cs="Arial"/>
                <w:sz w:val="16"/>
                <w:szCs w:val="16"/>
              </w:rPr>
              <w:t>asbestverwijderaar</w:t>
            </w:r>
            <w:proofErr w:type="spellEnd"/>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063DA9FC" w14:textId="4682E2FF" w:rsidR="00BC2B04" w:rsidRPr="00ED7664" w:rsidRDefault="00A16E59" w:rsidP="005818E8">
            <w:pPr>
              <w:jc w:val="center"/>
              <w:rPr>
                <w:rFonts w:cs="Arial"/>
                <w:b/>
                <w:bCs/>
              </w:rPr>
            </w:pPr>
            <w:r>
              <w:rPr>
                <w:rFonts w:cs="Arial"/>
                <w:b/>
                <w:bCs/>
              </w:rPr>
              <w:t>N</w:t>
            </w:r>
          </w:p>
        </w:tc>
      </w:tr>
      <w:tr w:rsidR="00BC2B04" w:rsidRPr="00ED7664" w14:paraId="3CCD40E9" w14:textId="77777777" w:rsidTr="000A34E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E3E5835" w14:textId="77777777" w:rsidR="00BC2B04" w:rsidRPr="00ED7664" w:rsidRDefault="00BC2B04" w:rsidP="005818E8">
            <w:pPr>
              <w:rPr>
                <w:rFonts w:cs="Arial"/>
                <w:sz w:val="16"/>
                <w:szCs w:val="16"/>
              </w:rPr>
            </w:pPr>
            <w:r w:rsidRPr="00ED7664">
              <w:rPr>
                <w:rFonts w:cs="Arial"/>
                <w:sz w:val="16"/>
                <w:szCs w:val="16"/>
              </w:rPr>
              <w:t>32</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38CAF5BF" w14:textId="77777777" w:rsidR="00BC2B04" w:rsidRPr="00437080" w:rsidRDefault="00BC2B04" w:rsidP="005818E8">
            <w:pPr>
              <w:spacing w:after="240"/>
              <w:rPr>
                <w:rFonts w:cs="Arial"/>
                <w:bCs/>
                <w:sz w:val="16"/>
                <w:szCs w:val="16"/>
              </w:rPr>
            </w:pPr>
            <w:r w:rsidRPr="00437080">
              <w:rPr>
                <w:rFonts w:cs="Arial"/>
                <w:bCs/>
                <w:sz w:val="16"/>
                <w:szCs w:val="16"/>
              </w:rPr>
              <w:t>Spoor- en tramwerken</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5D426A0A" w14:textId="77777777" w:rsidR="00BC2B04" w:rsidRPr="00437080" w:rsidRDefault="00BC2B04" w:rsidP="005818E8">
            <w:pPr>
              <w:rPr>
                <w:rFonts w:cs="Arial"/>
                <w:sz w:val="16"/>
                <w:szCs w:val="16"/>
              </w:rPr>
            </w:pPr>
            <w:r w:rsidRPr="00437080">
              <w:rPr>
                <w:rFonts w:cs="Arial"/>
                <w:sz w:val="16"/>
                <w:szCs w:val="16"/>
              </w:rPr>
              <w:t>tijdelijk opbreken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57EAF0AD" w14:textId="77777777" w:rsidR="00BC2B04" w:rsidRPr="00437080" w:rsidRDefault="00BC2B04" w:rsidP="005818E8">
            <w:pPr>
              <w:rPr>
                <w:rFonts w:cs="Arial"/>
                <w:sz w:val="16"/>
                <w:szCs w:val="16"/>
              </w:rPr>
            </w:pPr>
            <w:r>
              <w:rPr>
                <w:rFonts w:cs="Arial"/>
                <w:sz w:val="16"/>
                <w:szCs w:val="16"/>
              </w:rPr>
              <w:t>ontsporing, aanrijdingsgevaar</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6B1FFE07" w14:textId="77777777" w:rsidR="00BC2B04" w:rsidRPr="00437080" w:rsidRDefault="00BC2B04" w:rsidP="005818E8">
            <w:pPr>
              <w:rPr>
                <w:rFonts w:cs="Arial"/>
                <w:sz w:val="16"/>
                <w:szCs w:val="16"/>
              </w:rPr>
            </w:pPr>
            <w:r w:rsidRPr="00437080">
              <w:rPr>
                <w:rFonts w:cs="Arial"/>
                <w:sz w:val="16"/>
                <w:szCs w:val="16"/>
              </w:rPr>
              <w:t>Onachtzaamheid bij het werken, onbekwaamheid.</w:t>
            </w:r>
            <w:r w:rsidRPr="00437080">
              <w:rPr>
                <w:rFonts w:cs="Arial"/>
                <w:sz w:val="16"/>
                <w:szCs w:val="16"/>
              </w:rPr>
              <w:br/>
              <w:t>N</w:t>
            </w:r>
            <w:r>
              <w:rPr>
                <w:rFonts w:cs="Arial"/>
                <w:sz w:val="16"/>
                <w:szCs w:val="16"/>
              </w:rPr>
              <w:t>i</w:t>
            </w:r>
            <w:r w:rsidRPr="00437080">
              <w:rPr>
                <w:rFonts w:cs="Arial"/>
                <w:sz w:val="16"/>
                <w:szCs w:val="16"/>
              </w:rPr>
              <w:t>et afgestemd met spoorwegbeheerder.</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456142EF" w14:textId="77777777" w:rsidR="00BC2B04" w:rsidRPr="00ED7664" w:rsidRDefault="00BC2B04" w:rsidP="005818E8">
            <w:pPr>
              <w:rPr>
                <w:rFonts w:cs="Arial"/>
                <w:sz w:val="16"/>
                <w:szCs w:val="16"/>
              </w:rPr>
            </w:pPr>
            <w:r>
              <w:rPr>
                <w:rFonts w:cs="Arial"/>
                <w:sz w:val="16"/>
                <w:szCs w:val="16"/>
              </w:rPr>
              <w:t>Zie VG plan GVB</w:t>
            </w: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F51B659" w14:textId="62DAEB52" w:rsidR="00BC2B04" w:rsidRPr="00ED7664" w:rsidRDefault="00A16E59" w:rsidP="005818E8">
            <w:pPr>
              <w:jc w:val="center"/>
              <w:rPr>
                <w:rFonts w:cs="Arial"/>
                <w:b/>
                <w:bCs/>
              </w:rPr>
            </w:pPr>
            <w:r>
              <w:rPr>
                <w:rFonts w:cs="Arial"/>
                <w:b/>
                <w:bCs/>
              </w:rPr>
              <w:t>N</w:t>
            </w:r>
          </w:p>
        </w:tc>
      </w:tr>
      <w:tr w:rsidR="00BC2B04" w:rsidRPr="00ED7664" w14:paraId="0E2F2BF5" w14:textId="77777777" w:rsidTr="000A34E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93FF68C" w14:textId="77777777" w:rsidR="00BC2B04" w:rsidRPr="00ED7664" w:rsidRDefault="00BC2B04" w:rsidP="005818E8">
            <w:pPr>
              <w:rPr>
                <w:rFonts w:cs="Arial"/>
                <w:sz w:val="16"/>
                <w:szCs w:val="16"/>
              </w:rPr>
            </w:pPr>
            <w:r w:rsidRPr="00ED7664">
              <w:rPr>
                <w:rFonts w:cs="Arial"/>
                <w:sz w:val="16"/>
                <w:szCs w:val="16"/>
              </w:rPr>
              <w:t>33</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15E232C7" w14:textId="77777777" w:rsidR="00BC2B04" w:rsidRPr="00437080" w:rsidRDefault="00BC2B04" w:rsidP="005818E8">
            <w:pPr>
              <w:spacing w:after="240"/>
              <w:rPr>
                <w:rFonts w:cs="Arial"/>
                <w:sz w:val="16"/>
                <w:szCs w:val="16"/>
              </w:rPr>
            </w:pPr>
            <w:r w:rsidRPr="00437080">
              <w:rPr>
                <w:rFonts w:cs="Arial"/>
                <w:sz w:val="16"/>
                <w:szCs w:val="16"/>
              </w:rPr>
              <w:t>Staalconstructie;</w:t>
            </w:r>
            <w:r w:rsidRPr="00437080">
              <w:rPr>
                <w:rFonts w:cs="Arial"/>
                <w:sz w:val="16"/>
                <w:szCs w:val="16"/>
              </w:rPr>
              <w:br/>
              <w:t>Leidingwerk.</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21C2AE92" w14:textId="77777777" w:rsidR="00BC2B04" w:rsidRPr="00437080" w:rsidRDefault="00BC2B04" w:rsidP="005818E8">
            <w:pPr>
              <w:rPr>
                <w:rFonts w:cs="Arial"/>
                <w:bCs/>
                <w:sz w:val="16"/>
                <w:szCs w:val="16"/>
              </w:rPr>
            </w:pPr>
            <w:r w:rsidRPr="00437080">
              <w:rPr>
                <w:rFonts w:cs="Arial"/>
                <w:bCs/>
                <w:sz w:val="16"/>
                <w:szCs w:val="16"/>
              </w:rPr>
              <w:t>lassen, solderen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44AFEC4F" w14:textId="77777777" w:rsidR="00BC2B04" w:rsidRPr="00437080" w:rsidRDefault="00BC2B04" w:rsidP="005818E8">
            <w:pPr>
              <w:rPr>
                <w:rFonts w:cs="Arial"/>
                <w:sz w:val="16"/>
                <w:szCs w:val="16"/>
              </w:rPr>
            </w:pPr>
            <w:r w:rsidRPr="00437080">
              <w:rPr>
                <w:rFonts w:cs="Arial"/>
                <w:sz w:val="16"/>
                <w:szCs w:val="16"/>
              </w:rPr>
              <w:t>bedwelming, verbranding, explosie, verblinden</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2C09614D" w14:textId="77777777" w:rsidR="00BC2B04" w:rsidRPr="00437080" w:rsidRDefault="00BC2B04" w:rsidP="005818E8">
            <w:pPr>
              <w:rPr>
                <w:rFonts w:cs="Arial"/>
                <w:sz w:val="16"/>
                <w:szCs w:val="16"/>
              </w:rPr>
            </w:pPr>
            <w:r w:rsidRPr="00437080">
              <w:rPr>
                <w:rFonts w:cs="Arial"/>
                <w:sz w:val="16"/>
                <w:szCs w:val="16"/>
              </w:rPr>
              <w:t>Open vuur, schadelijke dampen, onbekwaamheid.</w:t>
            </w:r>
            <w:r w:rsidRPr="00437080">
              <w:rPr>
                <w:rFonts w:cs="Arial"/>
                <w:sz w:val="16"/>
                <w:szCs w:val="16"/>
              </w:rPr>
              <w:br/>
              <w:t>Geen collectieve maatregel aanwezig.</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7EE68F33"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E109BA0" w14:textId="61497FCB" w:rsidR="00BC2B04" w:rsidRPr="00ED7664" w:rsidRDefault="00A16E59" w:rsidP="005818E8">
            <w:pPr>
              <w:jc w:val="center"/>
              <w:rPr>
                <w:rFonts w:cs="Arial"/>
                <w:b/>
                <w:bCs/>
              </w:rPr>
            </w:pPr>
            <w:r>
              <w:rPr>
                <w:rFonts w:cs="Arial"/>
                <w:b/>
                <w:bCs/>
              </w:rPr>
              <w:t>N</w:t>
            </w:r>
          </w:p>
        </w:tc>
      </w:tr>
      <w:tr w:rsidR="00BC2B04" w:rsidRPr="00ED7664" w14:paraId="3826CE21" w14:textId="77777777" w:rsidTr="000A34EB">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42B61FF5" w14:textId="77777777" w:rsidR="00BC2B04" w:rsidRPr="00ED7664" w:rsidRDefault="00BC2B04" w:rsidP="005818E8">
            <w:pPr>
              <w:rPr>
                <w:rFonts w:cs="Arial"/>
                <w:sz w:val="16"/>
                <w:szCs w:val="16"/>
              </w:rPr>
            </w:pPr>
            <w:r w:rsidRPr="00ED7664">
              <w:rPr>
                <w:rFonts w:cs="Arial"/>
                <w:sz w:val="16"/>
                <w:szCs w:val="16"/>
              </w:rPr>
              <w:t>34</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5FF4DE8E" w14:textId="77777777" w:rsidR="00BC2B04" w:rsidRPr="00437080" w:rsidRDefault="00BC2B04" w:rsidP="005818E8">
            <w:pPr>
              <w:spacing w:after="240"/>
              <w:rPr>
                <w:rFonts w:cs="Arial"/>
                <w:sz w:val="16"/>
                <w:szCs w:val="16"/>
              </w:rPr>
            </w:pPr>
            <w:r w:rsidRPr="00437080">
              <w:rPr>
                <w:rFonts w:cs="Arial"/>
                <w:sz w:val="16"/>
                <w:szCs w:val="16"/>
              </w:rPr>
              <w:t>Wegverharding</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500AE4A5" w14:textId="77777777" w:rsidR="00BC2B04" w:rsidRPr="00437080" w:rsidRDefault="00BC2B04" w:rsidP="005818E8">
            <w:pPr>
              <w:rPr>
                <w:rFonts w:cs="Arial"/>
                <w:bCs/>
                <w:sz w:val="16"/>
                <w:szCs w:val="16"/>
              </w:rPr>
            </w:pPr>
            <w:r w:rsidRPr="00437080">
              <w:rPr>
                <w:rFonts w:cs="Arial"/>
                <w:bCs/>
                <w:sz w:val="16"/>
                <w:szCs w:val="16"/>
              </w:rPr>
              <w:t>Aanbrengen</w:t>
            </w:r>
            <w:r>
              <w:rPr>
                <w:rFonts w:cs="Arial"/>
                <w:bCs/>
                <w:sz w:val="16"/>
                <w:szCs w:val="16"/>
              </w:rPr>
              <w:t>/verwijderen</w:t>
            </w:r>
            <w:r w:rsidRPr="00437080">
              <w:rPr>
                <w:rFonts w:cs="Arial"/>
                <w:bCs/>
                <w:sz w:val="16"/>
                <w:szCs w:val="16"/>
              </w:rPr>
              <w:t xml:space="preserve"> asfalt-, kleeflagen</w:t>
            </w:r>
            <w:r>
              <w:rPr>
                <w:rFonts w:cs="Arial"/>
                <w:bCs/>
                <w:sz w:val="16"/>
                <w:szCs w:val="16"/>
              </w:rPr>
              <w:t>/ markeringen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4CF27FD5" w14:textId="77777777" w:rsidR="00BC2B04" w:rsidRPr="00437080" w:rsidRDefault="00BC2B04" w:rsidP="005818E8">
            <w:pPr>
              <w:rPr>
                <w:rFonts w:cs="Arial"/>
                <w:sz w:val="16"/>
                <w:szCs w:val="16"/>
              </w:rPr>
            </w:pPr>
            <w:r w:rsidRPr="00437080">
              <w:rPr>
                <w:rFonts w:cs="Arial"/>
                <w:sz w:val="16"/>
                <w:szCs w:val="16"/>
              </w:rPr>
              <w:t>verbranding, bedwelming, ongeval</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0E1EEBD1" w14:textId="77777777" w:rsidR="00BC2B04" w:rsidRDefault="00BC2B04" w:rsidP="005818E8">
            <w:pPr>
              <w:rPr>
                <w:rFonts w:cs="Arial"/>
                <w:sz w:val="16"/>
                <w:szCs w:val="16"/>
              </w:rPr>
            </w:pPr>
            <w:r w:rsidRPr="00437080">
              <w:rPr>
                <w:rFonts w:cs="Arial"/>
                <w:sz w:val="16"/>
                <w:szCs w:val="16"/>
              </w:rPr>
              <w:t>vrijkomende hitte en dampen, onbekwaamheid</w:t>
            </w:r>
          </w:p>
          <w:p w14:paraId="534977CF" w14:textId="77777777" w:rsidR="00BC2B04" w:rsidRPr="00437080" w:rsidRDefault="00BC2B04" w:rsidP="005818E8">
            <w:pPr>
              <w:rPr>
                <w:rFonts w:cs="Arial"/>
                <w:sz w:val="16"/>
                <w:szCs w:val="16"/>
              </w:rPr>
            </w:pPr>
            <w:proofErr w:type="spellStart"/>
            <w:r>
              <w:rPr>
                <w:rFonts w:cs="Arial"/>
                <w:sz w:val="16"/>
                <w:szCs w:val="16"/>
              </w:rPr>
              <w:t>teerhoudend</w:t>
            </w:r>
            <w:proofErr w:type="spellEnd"/>
            <w:r>
              <w:rPr>
                <w:rFonts w:cs="Arial"/>
                <w:sz w:val="16"/>
                <w:szCs w:val="16"/>
              </w:rPr>
              <w:t xml:space="preserve"> asfalt</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44861398"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6AA8E6D" w14:textId="48BABE3C" w:rsidR="00BC2B04" w:rsidRPr="00ED7664" w:rsidRDefault="00A16E59" w:rsidP="005818E8">
            <w:pPr>
              <w:jc w:val="center"/>
              <w:rPr>
                <w:rFonts w:cs="Arial"/>
                <w:b/>
                <w:bCs/>
              </w:rPr>
            </w:pPr>
            <w:r>
              <w:rPr>
                <w:rFonts w:cs="Arial"/>
                <w:b/>
                <w:bCs/>
              </w:rPr>
              <w:t>N</w:t>
            </w:r>
          </w:p>
        </w:tc>
      </w:tr>
      <w:tr w:rsidR="00BC2B04" w:rsidRPr="00ED7664" w14:paraId="15D6288E" w14:textId="77777777" w:rsidTr="000A34EB">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43BE9C5C" w14:textId="77777777" w:rsidR="00BC2B04" w:rsidRPr="00ED7664" w:rsidRDefault="00BC2B04" w:rsidP="005818E8">
            <w:pPr>
              <w:rPr>
                <w:rFonts w:cs="Arial"/>
                <w:sz w:val="16"/>
                <w:szCs w:val="16"/>
              </w:rPr>
            </w:pPr>
            <w:r w:rsidRPr="00ED7664">
              <w:rPr>
                <w:rFonts w:cs="Arial"/>
                <w:sz w:val="16"/>
                <w:szCs w:val="16"/>
              </w:rPr>
              <w:t>35</w:t>
            </w:r>
          </w:p>
        </w:tc>
        <w:tc>
          <w:tcPr>
            <w:tcW w:w="2376" w:type="dxa"/>
            <w:tcBorders>
              <w:top w:val="single" w:sz="6" w:space="0" w:color="auto"/>
              <w:left w:val="single" w:sz="6" w:space="0" w:color="auto"/>
              <w:bottom w:val="single" w:sz="6" w:space="0" w:color="auto"/>
              <w:right w:val="single" w:sz="6" w:space="0" w:color="auto"/>
            </w:tcBorders>
            <w:shd w:val="clear" w:color="auto" w:fill="auto"/>
            <w:hideMark/>
          </w:tcPr>
          <w:p w14:paraId="02813D22" w14:textId="77777777" w:rsidR="00BC2B04" w:rsidRPr="00437080" w:rsidRDefault="00BC2B04" w:rsidP="005818E8">
            <w:pPr>
              <w:spacing w:after="240"/>
              <w:rPr>
                <w:rFonts w:cs="Arial"/>
                <w:sz w:val="16"/>
                <w:szCs w:val="16"/>
              </w:rPr>
            </w:pPr>
            <w:r w:rsidRPr="00437080">
              <w:rPr>
                <w:rFonts w:cs="Arial"/>
                <w:sz w:val="16"/>
                <w:szCs w:val="16"/>
              </w:rPr>
              <w:t>Wegverharding</w:t>
            </w:r>
          </w:p>
        </w:tc>
        <w:tc>
          <w:tcPr>
            <w:tcW w:w="2095" w:type="dxa"/>
            <w:tcBorders>
              <w:top w:val="single" w:sz="6" w:space="0" w:color="auto"/>
              <w:left w:val="single" w:sz="6" w:space="0" w:color="auto"/>
              <w:bottom w:val="single" w:sz="6" w:space="0" w:color="auto"/>
              <w:right w:val="single" w:sz="6" w:space="0" w:color="auto"/>
            </w:tcBorders>
            <w:shd w:val="clear" w:color="auto" w:fill="auto"/>
            <w:hideMark/>
          </w:tcPr>
          <w:p w14:paraId="3312EE4F" w14:textId="77777777" w:rsidR="00BC2B04" w:rsidRPr="00437080" w:rsidRDefault="00BC2B04" w:rsidP="005818E8">
            <w:pPr>
              <w:rPr>
                <w:rFonts w:cs="Arial"/>
                <w:bCs/>
                <w:sz w:val="16"/>
                <w:szCs w:val="16"/>
              </w:rPr>
            </w:pPr>
            <w:r w:rsidRPr="00437080">
              <w:rPr>
                <w:rFonts w:cs="Arial"/>
                <w:bCs/>
                <w:sz w:val="16"/>
                <w:szCs w:val="16"/>
              </w:rPr>
              <w:t>Aanbrengen</w:t>
            </w:r>
            <w:r>
              <w:rPr>
                <w:rFonts w:cs="Arial"/>
                <w:bCs/>
                <w:sz w:val="16"/>
                <w:szCs w:val="16"/>
              </w:rPr>
              <w:t>/verwijderen</w:t>
            </w:r>
            <w:r w:rsidRPr="00437080">
              <w:rPr>
                <w:rFonts w:cs="Arial"/>
                <w:bCs/>
                <w:sz w:val="16"/>
                <w:szCs w:val="16"/>
              </w:rPr>
              <w:t xml:space="preserve"> bestrating</w:t>
            </w:r>
            <w:r>
              <w:rPr>
                <w:rFonts w:cs="Arial"/>
                <w:bCs/>
                <w:sz w:val="16"/>
                <w:szCs w:val="16"/>
              </w:rPr>
              <w:t>/ elementverhardingen</w:t>
            </w:r>
          </w:p>
        </w:tc>
        <w:tc>
          <w:tcPr>
            <w:tcW w:w="2050" w:type="dxa"/>
            <w:tcBorders>
              <w:top w:val="single" w:sz="6" w:space="0" w:color="auto"/>
              <w:left w:val="single" w:sz="6" w:space="0" w:color="auto"/>
              <w:bottom w:val="single" w:sz="6" w:space="0" w:color="auto"/>
              <w:right w:val="single" w:sz="6" w:space="0" w:color="auto"/>
            </w:tcBorders>
            <w:shd w:val="clear" w:color="auto" w:fill="auto"/>
            <w:hideMark/>
          </w:tcPr>
          <w:p w14:paraId="784D25F0" w14:textId="77777777" w:rsidR="00BC2B04" w:rsidRPr="00437080" w:rsidRDefault="00BC2B04" w:rsidP="005818E8">
            <w:pPr>
              <w:rPr>
                <w:rFonts w:cs="Arial"/>
                <w:sz w:val="16"/>
                <w:szCs w:val="16"/>
              </w:rPr>
            </w:pPr>
            <w:r w:rsidRPr="00437080">
              <w:rPr>
                <w:rFonts w:cs="Arial"/>
                <w:sz w:val="16"/>
                <w:szCs w:val="16"/>
              </w:rPr>
              <w:t xml:space="preserve">fysieke </w:t>
            </w:r>
            <w:r>
              <w:rPr>
                <w:rFonts w:cs="Arial"/>
                <w:sz w:val="16"/>
                <w:szCs w:val="16"/>
              </w:rPr>
              <w:t xml:space="preserve"> belasting</w:t>
            </w:r>
          </w:p>
        </w:tc>
        <w:tc>
          <w:tcPr>
            <w:tcW w:w="2187" w:type="dxa"/>
            <w:tcBorders>
              <w:top w:val="single" w:sz="6" w:space="0" w:color="auto"/>
              <w:left w:val="single" w:sz="6" w:space="0" w:color="auto"/>
              <w:bottom w:val="single" w:sz="6" w:space="0" w:color="auto"/>
              <w:right w:val="single" w:sz="6" w:space="0" w:color="auto"/>
            </w:tcBorders>
            <w:shd w:val="clear" w:color="auto" w:fill="auto"/>
            <w:hideMark/>
          </w:tcPr>
          <w:p w14:paraId="42B565D8" w14:textId="77777777" w:rsidR="00BC2B04" w:rsidRPr="00437080" w:rsidRDefault="00BC2B04" w:rsidP="005818E8">
            <w:pPr>
              <w:rPr>
                <w:rFonts w:cs="Arial"/>
                <w:sz w:val="16"/>
                <w:szCs w:val="16"/>
              </w:rPr>
            </w:pPr>
            <w:r w:rsidRPr="00437080">
              <w:rPr>
                <w:rFonts w:cs="Arial"/>
                <w:sz w:val="16"/>
                <w:szCs w:val="16"/>
              </w:rPr>
              <w:t>ongewenste werkhouding</w:t>
            </w:r>
          </w:p>
        </w:tc>
        <w:tc>
          <w:tcPr>
            <w:tcW w:w="2485" w:type="dxa"/>
            <w:tcBorders>
              <w:top w:val="single" w:sz="6" w:space="0" w:color="auto"/>
              <w:left w:val="single" w:sz="6" w:space="0" w:color="auto"/>
              <w:bottom w:val="single" w:sz="6" w:space="0" w:color="auto"/>
              <w:right w:val="single" w:sz="6" w:space="0" w:color="auto"/>
            </w:tcBorders>
            <w:shd w:val="clear" w:color="auto" w:fill="auto"/>
            <w:hideMark/>
          </w:tcPr>
          <w:p w14:paraId="4410DA79"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59A26FA" w14:textId="468E9978" w:rsidR="00BC2B04" w:rsidRPr="00ED7664" w:rsidRDefault="005D10C3" w:rsidP="005818E8">
            <w:pPr>
              <w:jc w:val="center"/>
              <w:rPr>
                <w:rFonts w:cs="Arial"/>
                <w:b/>
                <w:bCs/>
              </w:rPr>
            </w:pPr>
            <w:r>
              <w:rPr>
                <w:rFonts w:cs="Arial"/>
                <w:b/>
                <w:bCs/>
              </w:rPr>
              <w:t>J</w:t>
            </w:r>
          </w:p>
        </w:tc>
      </w:tr>
      <w:tr w:rsidR="00BC2B04" w:rsidRPr="00ED7664" w14:paraId="0686723B" w14:textId="77777777" w:rsidTr="000A34EB">
        <w:trPr>
          <w:trHeight w:val="675"/>
        </w:trPr>
        <w:tc>
          <w:tcPr>
            <w:tcW w:w="318" w:type="dxa"/>
            <w:tcBorders>
              <w:top w:val="single" w:sz="6" w:space="0" w:color="auto"/>
              <w:left w:val="single" w:sz="4" w:space="0" w:color="auto"/>
              <w:bottom w:val="single" w:sz="4" w:space="0" w:color="auto"/>
              <w:right w:val="single" w:sz="6" w:space="0" w:color="auto"/>
            </w:tcBorders>
            <w:shd w:val="clear" w:color="auto" w:fill="auto"/>
            <w:hideMark/>
          </w:tcPr>
          <w:p w14:paraId="53DE79FF" w14:textId="77777777" w:rsidR="00BC2B04" w:rsidRPr="00ED7664" w:rsidRDefault="00BC2B04" w:rsidP="005818E8">
            <w:pPr>
              <w:rPr>
                <w:rFonts w:cs="Arial"/>
                <w:sz w:val="16"/>
                <w:szCs w:val="16"/>
              </w:rPr>
            </w:pPr>
            <w:r w:rsidRPr="00ED7664">
              <w:rPr>
                <w:rFonts w:cs="Arial"/>
                <w:sz w:val="16"/>
                <w:szCs w:val="16"/>
              </w:rPr>
              <w:t>36</w:t>
            </w:r>
          </w:p>
        </w:tc>
        <w:tc>
          <w:tcPr>
            <w:tcW w:w="2376" w:type="dxa"/>
            <w:tcBorders>
              <w:top w:val="single" w:sz="6" w:space="0" w:color="auto"/>
              <w:left w:val="single" w:sz="6" w:space="0" w:color="auto"/>
              <w:bottom w:val="single" w:sz="4" w:space="0" w:color="auto"/>
              <w:right w:val="single" w:sz="6" w:space="0" w:color="auto"/>
            </w:tcBorders>
            <w:shd w:val="clear" w:color="auto" w:fill="auto"/>
            <w:hideMark/>
          </w:tcPr>
          <w:p w14:paraId="18FAFE23" w14:textId="77777777" w:rsidR="00BC2B04" w:rsidRPr="00437080" w:rsidRDefault="00BC2B04" w:rsidP="005818E8">
            <w:pPr>
              <w:spacing w:after="240"/>
              <w:rPr>
                <w:rFonts w:cs="Arial"/>
                <w:sz w:val="16"/>
                <w:szCs w:val="16"/>
              </w:rPr>
            </w:pPr>
            <w:r w:rsidRPr="00437080">
              <w:rPr>
                <w:rFonts w:cs="Arial"/>
                <w:sz w:val="16"/>
                <w:szCs w:val="16"/>
              </w:rPr>
              <w:t>Wegverharding</w:t>
            </w:r>
          </w:p>
        </w:tc>
        <w:tc>
          <w:tcPr>
            <w:tcW w:w="2095" w:type="dxa"/>
            <w:tcBorders>
              <w:top w:val="single" w:sz="6" w:space="0" w:color="auto"/>
              <w:left w:val="single" w:sz="6" w:space="0" w:color="auto"/>
              <w:bottom w:val="single" w:sz="4" w:space="0" w:color="auto"/>
              <w:right w:val="single" w:sz="6" w:space="0" w:color="auto"/>
            </w:tcBorders>
            <w:shd w:val="clear" w:color="auto" w:fill="auto"/>
            <w:hideMark/>
          </w:tcPr>
          <w:p w14:paraId="6FF437AA" w14:textId="77777777" w:rsidR="00BC2B04" w:rsidRPr="00437080" w:rsidRDefault="00BC2B04" w:rsidP="005818E8">
            <w:pPr>
              <w:rPr>
                <w:rFonts w:cs="Arial"/>
                <w:sz w:val="16"/>
                <w:szCs w:val="16"/>
              </w:rPr>
            </w:pPr>
            <w:r w:rsidRPr="00437080">
              <w:rPr>
                <w:rFonts w:cs="Arial"/>
                <w:sz w:val="16"/>
                <w:szCs w:val="16"/>
              </w:rPr>
              <w:t>afwerken van zand- of verhardingslagen</w:t>
            </w:r>
          </w:p>
        </w:tc>
        <w:tc>
          <w:tcPr>
            <w:tcW w:w="2050" w:type="dxa"/>
            <w:tcBorders>
              <w:top w:val="single" w:sz="6" w:space="0" w:color="auto"/>
              <w:left w:val="single" w:sz="6" w:space="0" w:color="auto"/>
              <w:bottom w:val="single" w:sz="4" w:space="0" w:color="auto"/>
              <w:right w:val="single" w:sz="6" w:space="0" w:color="auto"/>
            </w:tcBorders>
            <w:shd w:val="clear" w:color="auto" w:fill="auto"/>
            <w:hideMark/>
          </w:tcPr>
          <w:p w14:paraId="07086262" w14:textId="77777777" w:rsidR="00BC2B04" w:rsidRPr="00437080" w:rsidRDefault="00BC2B04" w:rsidP="005818E8">
            <w:pPr>
              <w:rPr>
                <w:rFonts w:cs="Arial"/>
                <w:sz w:val="16"/>
                <w:szCs w:val="16"/>
              </w:rPr>
            </w:pPr>
            <w:r w:rsidRPr="00437080">
              <w:rPr>
                <w:rFonts w:cs="Arial"/>
                <w:sz w:val="16"/>
                <w:szCs w:val="16"/>
              </w:rPr>
              <w:t xml:space="preserve">fysieke </w:t>
            </w:r>
            <w:r>
              <w:rPr>
                <w:rFonts w:cs="Arial"/>
                <w:sz w:val="16"/>
                <w:szCs w:val="16"/>
              </w:rPr>
              <w:t xml:space="preserve"> belasting</w:t>
            </w:r>
            <w:r w:rsidRPr="00437080">
              <w:rPr>
                <w:rFonts w:cs="Arial"/>
                <w:sz w:val="16"/>
                <w:szCs w:val="16"/>
              </w:rPr>
              <w:t>, letsel</w:t>
            </w:r>
          </w:p>
        </w:tc>
        <w:tc>
          <w:tcPr>
            <w:tcW w:w="2187" w:type="dxa"/>
            <w:tcBorders>
              <w:top w:val="single" w:sz="6" w:space="0" w:color="auto"/>
              <w:left w:val="single" w:sz="6" w:space="0" w:color="auto"/>
              <w:bottom w:val="single" w:sz="4" w:space="0" w:color="auto"/>
              <w:right w:val="single" w:sz="6" w:space="0" w:color="auto"/>
            </w:tcBorders>
            <w:shd w:val="clear" w:color="auto" w:fill="auto"/>
            <w:hideMark/>
          </w:tcPr>
          <w:p w14:paraId="67B2F32F" w14:textId="77777777" w:rsidR="00BC2B04" w:rsidRPr="00437080" w:rsidRDefault="00BC2B04" w:rsidP="005818E8">
            <w:pPr>
              <w:rPr>
                <w:rFonts w:cs="Arial"/>
                <w:bCs/>
                <w:sz w:val="16"/>
                <w:szCs w:val="16"/>
              </w:rPr>
            </w:pPr>
            <w:r w:rsidRPr="00437080">
              <w:rPr>
                <w:rFonts w:cs="Arial"/>
                <w:bCs/>
                <w:sz w:val="16"/>
                <w:szCs w:val="16"/>
              </w:rPr>
              <w:t>langdurige blootstelling aan (zware) trillingen</w:t>
            </w:r>
          </w:p>
        </w:tc>
        <w:tc>
          <w:tcPr>
            <w:tcW w:w="2485" w:type="dxa"/>
            <w:tcBorders>
              <w:top w:val="single" w:sz="6" w:space="0" w:color="auto"/>
              <w:left w:val="single" w:sz="6" w:space="0" w:color="auto"/>
              <w:bottom w:val="single" w:sz="4" w:space="0" w:color="auto"/>
              <w:right w:val="single" w:sz="6" w:space="0" w:color="auto"/>
            </w:tcBorders>
            <w:shd w:val="clear" w:color="auto" w:fill="auto"/>
            <w:hideMark/>
          </w:tcPr>
          <w:p w14:paraId="57284B02" w14:textId="77777777" w:rsidR="00BC2B04" w:rsidRPr="00ED7664" w:rsidRDefault="00BC2B04" w:rsidP="005818E8">
            <w:pPr>
              <w:rPr>
                <w:rFonts w:cs="Arial"/>
                <w:sz w:val="16"/>
                <w:szCs w:val="16"/>
              </w:rPr>
            </w:pPr>
          </w:p>
        </w:tc>
        <w:tc>
          <w:tcPr>
            <w:tcW w:w="894" w:type="dxa"/>
            <w:tcBorders>
              <w:top w:val="single" w:sz="6" w:space="0" w:color="auto"/>
              <w:left w:val="single" w:sz="6" w:space="0" w:color="auto"/>
              <w:bottom w:val="single" w:sz="4" w:space="0" w:color="auto"/>
              <w:right w:val="single" w:sz="4" w:space="0" w:color="auto"/>
            </w:tcBorders>
            <w:shd w:val="clear" w:color="auto" w:fill="auto"/>
            <w:noWrap/>
            <w:vAlign w:val="center"/>
            <w:hideMark/>
          </w:tcPr>
          <w:p w14:paraId="3FD26C02" w14:textId="21443961" w:rsidR="00BC2B04" w:rsidRPr="00ED7664" w:rsidRDefault="005D10C3" w:rsidP="005818E8">
            <w:pPr>
              <w:jc w:val="center"/>
              <w:rPr>
                <w:rFonts w:cs="Arial"/>
                <w:b/>
                <w:bCs/>
              </w:rPr>
            </w:pPr>
            <w:r>
              <w:rPr>
                <w:rFonts w:cs="Arial"/>
                <w:b/>
                <w:bCs/>
              </w:rPr>
              <w:t>J</w:t>
            </w:r>
          </w:p>
        </w:tc>
      </w:tr>
    </w:tbl>
    <w:p w14:paraId="2C93797E" w14:textId="77777777" w:rsidR="00BC2B04" w:rsidRDefault="00BC2B04" w:rsidP="00FC6130">
      <w:pPr>
        <w:rPr>
          <w:rFonts w:cs="Arial"/>
          <w:sz w:val="16"/>
          <w:szCs w:val="16"/>
        </w:rPr>
      </w:pPr>
    </w:p>
    <w:p w14:paraId="75E8B281" w14:textId="77777777" w:rsidR="005D10C3" w:rsidRPr="005D10C3" w:rsidRDefault="005D10C3" w:rsidP="005D10C3"/>
    <w:p w14:paraId="6FA3DFAE" w14:textId="77777777" w:rsidR="005D10C3" w:rsidRPr="005D10C3" w:rsidRDefault="005D10C3" w:rsidP="005D10C3"/>
    <w:p w14:paraId="499030B4" w14:textId="77777777" w:rsidR="005D10C3" w:rsidRDefault="005D10C3" w:rsidP="005D10C3">
      <w:pPr>
        <w:rPr>
          <w:rFonts w:cs="Arial"/>
          <w:sz w:val="16"/>
          <w:szCs w:val="16"/>
        </w:rPr>
      </w:pPr>
    </w:p>
    <w:p w14:paraId="26C22E18" w14:textId="5FC2E197" w:rsidR="005D10C3" w:rsidRPr="005D10C3" w:rsidRDefault="005D10C3" w:rsidP="005D10C3">
      <w:pPr>
        <w:tabs>
          <w:tab w:val="left" w:pos="5073"/>
        </w:tabs>
        <w:sectPr w:rsidR="005D10C3" w:rsidRPr="005D10C3" w:rsidSect="00BC2B04">
          <w:headerReference w:type="default" r:id="rId26"/>
          <w:pgSz w:w="16838" w:h="11906" w:orient="landscape" w:code="9"/>
          <w:pgMar w:top="1758" w:right="2665" w:bottom="1644" w:left="1531" w:header="0" w:footer="564" w:gutter="0"/>
          <w:paperSrc w:first="15" w:other="15"/>
          <w:cols w:space="708"/>
          <w:docGrid w:linePitch="360"/>
        </w:sectPr>
      </w:pPr>
      <w:r>
        <w:rPr>
          <w:rFonts w:cs="Arial"/>
          <w:sz w:val="16"/>
          <w:szCs w:val="16"/>
        </w:rPr>
        <w:tab/>
      </w:r>
    </w:p>
    <w:p w14:paraId="296B0193" w14:textId="577D60F1" w:rsidR="005818E8" w:rsidRDefault="005818E8" w:rsidP="005D10C3">
      <w:pPr>
        <w:spacing w:line="260" w:lineRule="atLeast"/>
      </w:pPr>
    </w:p>
    <w:sectPr w:rsidR="005818E8" w:rsidSect="00BC2B04">
      <w:headerReference w:type="default" r:id="rId27"/>
      <w:pgSz w:w="11906" w:h="16838" w:code="9"/>
      <w:pgMar w:top="2665" w:right="1644" w:bottom="1531" w:left="1758" w:header="0" w:footer="564" w:gutter="0"/>
      <w:paperSrc w:first="15" w:other="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D4156B" w14:textId="77777777" w:rsidR="00F54CFD" w:rsidRDefault="00F54CFD">
      <w:pPr>
        <w:spacing w:line="240" w:lineRule="auto"/>
      </w:pPr>
      <w:r>
        <w:separator/>
      </w:r>
    </w:p>
  </w:endnote>
  <w:endnote w:type="continuationSeparator" w:id="0">
    <w:p w14:paraId="05F46146" w14:textId="77777777" w:rsidR="00F54CFD" w:rsidRDefault="00F54CF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altName w:val="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0C56CF" w14:textId="77777777" w:rsidR="00F54CFD" w:rsidRDefault="00F54CFD">
      <w:pPr>
        <w:spacing w:line="240" w:lineRule="auto"/>
      </w:pPr>
    </w:p>
  </w:footnote>
  <w:footnote w:type="continuationSeparator" w:id="0">
    <w:p w14:paraId="648AD733" w14:textId="77777777" w:rsidR="00F54CFD" w:rsidRDefault="00F54CFD">
      <w:pPr>
        <w:spacing w:line="240" w:lineRule="auto"/>
      </w:pPr>
    </w:p>
  </w:footnote>
  <w:footnote w:type="continuationNotice" w:id="1">
    <w:p w14:paraId="595FE167" w14:textId="77777777" w:rsidR="00F54CFD" w:rsidRDefault="00F54CF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15175B" w14:paraId="47A68496" w14:textId="77777777" w:rsidTr="000C58E5">
      <w:tc>
        <w:tcPr>
          <w:tcW w:w="6464" w:type="dxa"/>
          <w:tcMar>
            <w:top w:w="0" w:type="dxa"/>
            <w:left w:w="0" w:type="dxa"/>
            <w:bottom w:w="0" w:type="dxa"/>
            <w:right w:w="0" w:type="dxa"/>
          </w:tcMar>
        </w:tcPr>
        <w:p w14:paraId="599B4193" w14:textId="77777777" w:rsidR="0015175B" w:rsidRDefault="0015175B" w:rsidP="000C58E5">
          <w:pPr>
            <w:pStyle w:val="Koptekst"/>
            <w:framePr w:wrap="auto" w:vAnchor="margin" w:hAnchor="text" w:xAlign="left" w:yAlign="inline"/>
            <w:suppressOverlap w:val="0"/>
          </w:pPr>
          <w:r>
            <w:t>Gemeente Amsterdam</w:t>
          </w:r>
        </w:p>
        <w:p w14:paraId="3200E65C" w14:textId="77777777" w:rsidR="00C82255" w:rsidRPr="00B95E2E" w:rsidRDefault="0015175B" w:rsidP="00C82255">
          <w:pPr>
            <w:pStyle w:val="Koptekst"/>
            <w:framePr w:wrap="auto" w:vAnchor="margin" w:hAnchor="text" w:xAlign="left" w:yAlign="inline"/>
            <w:suppressOverlap w:val="0"/>
          </w:pPr>
          <w:r>
            <w:fldChar w:fldCharType="begin"/>
          </w:r>
          <w:r>
            <w:instrText xml:space="preserve"> REF titel \h  \* MERGEFORMAT </w:instrText>
          </w:r>
          <w:r>
            <w:fldChar w:fldCharType="separate"/>
          </w:r>
          <w:r w:rsidR="00C82255">
            <w:t>V&amp;G plan Ontwerpfase</w:t>
          </w:r>
          <w:r w:rsidR="00C82255" w:rsidRPr="00041C8D">
            <w:t xml:space="preserve"> </w:t>
          </w:r>
        </w:p>
        <w:p w14:paraId="1FAB83EF" w14:textId="77777777" w:rsidR="0015175B" w:rsidRPr="008536CA" w:rsidRDefault="0015175B" w:rsidP="000C58E5">
          <w:pPr>
            <w:pStyle w:val="Koptekst"/>
            <w:framePr w:wrap="auto" w:vAnchor="margin" w:hAnchor="text" w:xAlign="left" w:yAlign="inline"/>
            <w:suppressOverlap w:val="0"/>
          </w:pPr>
          <w:r>
            <w:fldChar w:fldCharType="end"/>
          </w:r>
          <w:r w:rsidR="00F74BC8" w:rsidRPr="00F74BC8">
            <w:t>Kantplanken kunstgrasvelden 2021</w:t>
          </w:r>
        </w:p>
      </w:tc>
      <w:tc>
        <w:tcPr>
          <w:tcW w:w="2495" w:type="dxa"/>
          <w:tcMar>
            <w:top w:w="0" w:type="dxa"/>
            <w:left w:w="0" w:type="dxa"/>
            <w:bottom w:w="0" w:type="dxa"/>
            <w:right w:w="0" w:type="dxa"/>
          </w:tcMar>
          <w:hideMark/>
        </w:tcPr>
        <w:p w14:paraId="11F13BF9" w14:textId="6746101A" w:rsidR="0015175B" w:rsidRPr="00640804" w:rsidRDefault="0015175B" w:rsidP="000C58E5">
          <w:pPr>
            <w:pStyle w:val="Koptekst"/>
            <w:framePr w:wrap="auto" w:vAnchor="margin" w:hAnchor="text" w:xAlign="left" w:yAlign="inline"/>
            <w:suppressOverlap w:val="0"/>
          </w:pPr>
          <w:r w:rsidRPr="00640804">
            <w:fldChar w:fldCharType="begin"/>
          </w:r>
          <w:r w:rsidRPr="00640804">
            <w:instrText xml:space="preserve"> REF versie \h </w:instrText>
          </w:r>
          <w:r>
            <w:instrText xml:space="preserve"> \* MERGEFORMAT </w:instrText>
          </w:r>
          <w:r w:rsidRPr="00640804">
            <w:fldChar w:fldCharType="separate"/>
          </w:r>
          <w:sdt>
            <w:sdtPr>
              <w:alias w:val="Selecteer versienummer"/>
              <w:tag w:val="Selecteer versienummer"/>
              <w:id w:val="1082494675"/>
              <w:placeholder>
                <w:docPart w:val="A9080176A18749B5A5DE2B92488C3DA9"/>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Content>
              <w:r w:rsidR="00C82255">
                <w:t>Versie 1</w:t>
              </w:r>
            </w:sdtContent>
          </w:sdt>
          <w:r w:rsidR="00C82255" w:rsidRPr="00AE0427">
            <w:t xml:space="preserve"> </w:t>
          </w:r>
          <w:r w:rsidRPr="00640804">
            <w:fldChar w:fldCharType="end"/>
          </w:r>
        </w:p>
        <w:p w14:paraId="6E967242" w14:textId="4E61A5D8" w:rsidR="0015175B" w:rsidRDefault="0015175B" w:rsidP="000C58E5">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sdt>
            <w:sdtPr>
              <w:alias w:val="Kies een datum"/>
              <w:tag w:val="Kies een datum"/>
              <w:id w:val="-923256027"/>
              <w:placeholder>
                <w:docPart w:val="37575DE476E54CBD9FA4A16110294965"/>
              </w:placeholder>
              <w:date w:fullDate="2021-11-15T00:00:00Z">
                <w:dateFormat w:val="d MMMM yyyy"/>
                <w:lid w:val="nl-NL"/>
                <w:storeMappedDataAs w:val="dateTime"/>
                <w:calendar w:val="gregorian"/>
              </w:date>
            </w:sdtPr>
            <w:sdtContent>
              <w:r w:rsidR="00C82255">
                <w:t>15 november 2021</w:t>
              </w:r>
            </w:sdtContent>
          </w:sdt>
          <w:r w:rsidR="00C82255">
            <w:t xml:space="preserve">   </w:t>
          </w:r>
          <w:r w:rsidRPr="00640804">
            <w:fldChar w:fldCharType="end"/>
          </w:r>
        </w:p>
        <w:p w14:paraId="1CAA2DAA" w14:textId="09B359B7" w:rsidR="0015175B" w:rsidRPr="008536CA" w:rsidRDefault="0015175B" w:rsidP="000D5CCB">
          <w:pPr>
            <w:pStyle w:val="Koptekst"/>
            <w:framePr w:wrap="auto" w:vAnchor="margin" w:hAnchor="text" w:xAlign="left" w:yAlign="inline"/>
            <w:suppressOverlap w:val="0"/>
          </w:pPr>
          <w:r w:rsidRPr="00542A36">
            <w:rPr>
              <w:noProof/>
            </w:rPr>
            <w:t xml:space="preserve">Pagina </w:t>
          </w:r>
          <w:r w:rsidRPr="00542A36">
            <w:rPr>
              <w:noProof/>
            </w:rPr>
            <w:fldChar w:fldCharType="begin"/>
          </w:r>
          <w:r w:rsidRPr="00542A36">
            <w:rPr>
              <w:noProof/>
            </w:rPr>
            <w:instrText xml:space="preserve"> PAGE </w:instrText>
          </w:r>
          <w:r w:rsidRPr="00542A36">
            <w:rPr>
              <w:noProof/>
            </w:rPr>
            <w:fldChar w:fldCharType="separate"/>
          </w:r>
          <w:r w:rsidR="00017CE4">
            <w:rPr>
              <w:noProof/>
            </w:rPr>
            <w:t>17</w:t>
          </w:r>
          <w:r w:rsidRPr="00542A36">
            <w:rPr>
              <w:noProof/>
            </w:rPr>
            <w:fldChar w:fldCharType="end"/>
          </w:r>
          <w:r w:rsidRPr="00542A36">
            <w:rPr>
              <w:noProof/>
            </w:rPr>
            <w:t xml:space="preserve"> van </w:t>
          </w:r>
          <w:r>
            <w:rPr>
              <w:noProof/>
            </w:rPr>
            <w:fldChar w:fldCharType="begin"/>
          </w:r>
          <w:r>
            <w:rPr>
              <w:noProof/>
            </w:rPr>
            <w:instrText xml:space="preserve"> SECTIONPAGES  </w:instrText>
          </w:r>
          <w:r>
            <w:rPr>
              <w:noProof/>
            </w:rPr>
            <w:fldChar w:fldCharType="separate"/>
          </w:r>
          <w:r w:rsidR="00C82255">
            <w:rPr>
              <w:noProof/>
            </w:rPr>
            <w:t>21</w:t>
          </w:r>
          <w:r>
            <w:rPr>
              <w:noProof/>
            </w:rPr>
            <w:fldChar w:fldCharType="end"/>
          </w:r>
        </w:p>
      </w:tc>
    </w:tr>
  </w:tbl>
  <w:p w14:paraId="5A394050" w14:textId="77777777" w:rsidR="0015175B" w:rsidRDefault="0015175B" w:rsidP="000C58E5">
    <w:pPr>
      <w:pStyle w:val="Koptekst"/>
      <w:framePr w:wrap="auto" w:vAnchor="margin" w:hAnchor="text" w:xAlign="left" w:yAlign="inline"/>
      <w:suppressOverlap w:val="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31D651" w14:textId="77777777" w:rsidR="0015175B" w:rsidRDefault="0015175B">
    <w:pPr>
      <w:pStyle w:val="Koptekst"/>
      <w:framePr w:wrap="around"/>
    </w:pPr>
    <w:r>
      <w:rPr>
        <w:noProof/>
        <w:lang w:eastAsia="nl-NL"/>
      </w:rPr>
      <w:drawing>
        <wp:anchor distT="0" distB="0" distL="114300" distR="114300" simplePos="0" relativeHeight="251657216" behindDoc="1" locked="1" layoutInCell="0" allowOverlap="1" wp14:anchorId="2327E1C8" wp14:editId="4C0D8CB9">
          <wp:simplePos x="0" y="0"/>
          <wp:positionH relativeFrom="page">
            <wp:posOffset>602615</wp:posOffset>
          </wp:positionH>
          <wp:positionV relativeFrom="page">
            <wp:posOffset>440690</wp:posOffset>
          </wp:positionV>
          <wp:extent cx="2008800" cy="1512000"/>
          <wp:effectExtent l="0" t="0" r="0" b="0"/>
          <wp:wrapNone/>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Gemeente Amsterda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08800" cy="151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15175B" w14:paraId="50A47668" w14:textId="77777777" w:rsidTr="000C58E5">
      <w:tc>
        <w:tcPr>
          <w:tcW w:w="6464" w:type="dxa"/>
          <w:tcMar>
            <w:top w:w="0" w:type="dxa"/>
            <w:left w:w="0" w:type="dxa"/>
            <w:bottom w:w="0" w:type="dxa"/>
            <w:right w:w="0" w:type="dxa"/>
          </w:tcMar>
        </w:tcPr>
        <w:p w14:paraId="3D188A9D" w14:textId="77777777" w:rsidR="0015175B" w:rsidRDefault="0015175B" w:rsidP="000C58E5">
          <w:pPr>
            <w:pStyle w:val="Koptekst"/>
            <w:framePr w:wrap="auto" w:vAnchor="margin" w:hAnchor="text" w:xAlign="left" w:yAlign="inline"/>
            <w:suppressOverlap w:val="0"/>
          </w:pPr>
          <w:r>
            <w:t>Gemeente Amsterdam</w:t>
          </w:r>
        </w:p>
        <w:p w14:paraId="6CE7891D" w14:textId="77777777" w:rsidR="00C82255" w:rsidRPr="00B95E2E" w:rsidRDefault="0015175B" w:rsidP="00C82255">
          <w:pPr>
            <w:pStyle w:val="Koptekst"/>
            <w:framePr w:wrap="auto" w:vAnchor="margin" w:hAnchor="text" w:xAlign="left" w:yAlign="inline"/>
            <w:suppressOverlap w:val="0"/>
          </w:pPr>
          <w:r>
            <w:fldChar w:fldCharType="begin"/>
          </w:r>
          <w:r>
            <w:instrText xml:space="preserve"> REF titel \h  \* MERGEFORMAT </w:instrText>
          </w:r>
          <w:r>
            <w:fldChar w:fldCharType="separate"/>
          </w:r>
          <w:r w:rsidR="00C82255">
            <w:t>V&amp;G plan Ontwerpfase</w:t>
          </w:r>
          <w:r w:rsidR="00C82255" w:rsidRPr="00041C8D">
            <w:t xml:space="preserve"> </w:t>
          </w:r>
        </w:p>
        <w:p w14:paraId="66D4073D" w14:textId="46FF66F9" w:rsidR="0015175B" w:rsidRPr="008536CA" w:rsidRDefault="0015175B" w:rsidP="000C58E5">
          <w:pPr>
            <w:pStyle w:val="Koptekst"/>
            <w:framePr w:wrap="auto" w:vAnchor="margin" w:hAnchor="text" w:xAlign="left" w:yAlign="inline"/>
            <w:suppressOverlap w:val="0"/>
          </w:pPr>
          <w:r>
            <w:fldChar w:fldCharType="end"/>
          </w:r>
          <w:r>
            <w:fldChar w:fldCharType="begin"/>
          </w:r>
          <w:r>
            <w:instrText xml:space="preserve"> REF ondertitel \h  \* MERGEFORMAT </w:instrText>
          </w:r>
          <w:r>
            <w:fldChar w:fldCharType="separate"/>
          </w:r>
          <w:r w:rsidR="00C82255" w:rsidRPr="00C82255">
            <w:t xml:space="preserve">Kantplanken </w:t>
          </w:r>
          <w:r w:rsidR="00C82255">
            <w:rPr>
              <w:sz w:val="21"/>
              <w:szCs w:val="21"/>
            </w:rPr>
            <w:t>kunstgrasvelden 2021</w:t>
          </w:r>
          <w:r w:rsidR="00C82255" w:rsidRPr="008F20E6">
            <w:rPr>
              <w:sz w:val="21"/>
              <w:szCs w:val="21"/>
            </w:rPr>
            <w:t xml:space="preserve"> </w:t>
          </w:r>
          <w:r>
            <w:fldChar w:fldCharType="end"/>
          </w:r>
        </w:p>
      </w:tc>
      <w:tc>
        <w:tcPr>
          <w:tcW w:w="2495" w:type="dxa"/>
          <w:tcMar>
            <w:top w:w="0" w:type="dxa"/>
            <w:left w:w="0" w:type="dxa"/>
            <w:bottom w:w="0" w:type="dxa"/>
            <w:right w:w="0" w:type="dxa"/>
          </w:tcMar>
          <w:hideMark/>
        </w:tcPr>
        <w:p w14:paraId="6F26992E" w14:textId="33B2000B" w:rsidR="0015175B" w:rsidRPr="00640804" w:rsidRDefault="0015175B" w:rsidP="000C58E5">
          <w:pPr>
            <w:pStyle w:val="Koptekst"/>
            <w:framePr w:wrap="auto" w:vAnchor="margin" w:hAnchor="text" w:xAlign="left" w:yAlign="inline"/>
            <w:suppressOverlap w:val="0"/>
          </w:pPr>
          <w:r w:rsidRPr="00640804">
            <w:fldChar w:fldCharType="begin"/>
          </w:r>
          <w:r w:rsidRPr="00640804">
            <w:instrText xml:space="preserve"> REF versie \h </w:instrText>
          </w:r>
          <w:r>
            <w:instrText xml:space="preserve"> \* MERGEFORMAT </w:instrText>
          </w:r>
          <w:r w:rsidRPr="00640804">
            <w:fldChar w:fldCharType="separate"/>
          </w:r>
          <w:sdt>
            <w:sdtPr>
              <w:alias w:val="Selecteer versienummer"/>
              <w:tag w:val="Selecteer versienummer"/>
              <w:id w:val="-1236551307"/>
              <w:placeholder>
                <w:docPart w:val="48E362AD986C4A5B9391472DFACD8C9B"/>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Content>
              <w:r w:rsidR="00C82255">
                <w:t>Versie 1</w:t>
              </w:r>
            </w:sdtContent>
          </w:sdt>
          <w:r w:rsidR="00C82255" w:rsidRPr="00AE0427">
            <w:t xml:space="preserve"> </w:t>
          </w:r>
          <w:r w:rsidRPr="00640804">
            <w:fldChar w:fldCharType="end"/>
          </w:r>
        </w:p>
        <w:p w14:paraId="36CF7ABD" w14:textId="2B491EF7" w:rsidR="0015175B" w:rsidRPr="008536CA" w:rsidRDefault="0015175B" w:rsidP="00640804">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sdt>
            <w:sdtPr>
              <w:alias w:val="Kies een datum"/>
              <w:tag w:val="Kies een datum"/>
              <w:id w:val="-1269231037"/>
              <w:placeholder>
                <w:docPart w:val="5C07F3ABA67E43888DD1CE7557006B7B"/>
              </w:placeholder>
              <w:date w:fullDate="2021-11-15T00:00:00Z">
                <w:dateFormat w:val="d MMMM yyyy"/>
                <w:lid w:val="nl-NL"/>
                <w:storeMappedDataAs w:val="dateTime"/>
                <w:calendar w:val="gregorian"/>
              </w:date>
            </w:sdtPr>
            <w:sdtContent>
              <w:r w:rsidR="00C82255">
                <w:t>15 november 2021</w:t>
              </w:r>
            </w:sdtContent>
          </w:sdt>
          <w:r w:rsidR="00C82255">
            <w:t xml:space="preserve">   </w:t>
          </w:r>
          <w:r w:rsidRPr="00640804">
            <w:fldChar w:fldCharType="end"/>
          </w:r>
        </w:p>
      </w:tc>
    </w:tr>
  </w:tbl>
  <w:p w14:paraId="505F5423" w14:textId="77777777" w:rsidR="0015175B" w:rsidRDefault="0015175B" w:rsidP="000C58E5">
    <w:pPr>
      <w:pStyle w:val="Koptekst"/>
      <w:framePr w:wrap="auto" w:vAnchor="margin" w:hAnchor="text" w:xAlign="left" w:yAlign="inline"/>
      <w:suppressOverlap w:val="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pPr w:vertAnchor="page" w:horzAnchor="page" w:tblpX="1759" w:tblpY="625"/>
      <w:tblOverlap w:val="never"/>
      <w:tblW w:w="11993"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9498"/>
      <w:gridCol w:w="2495"/>
    </w:tblGrid>
    <w:tr w:rsidR="0015175B" w14:paraId="6851D5D4" w14:textId="77777777" w:rsidTr="00BC2B04">
      <w:tc>
        <w:tcPr>
          <w:tcW w:w="9498" w:type="dxa"/>
          <w:tcMar>
            <w:top w:w="0" w:type="dxa"/>
            <w:left w:w="0" w:type="dxa"/>
            <w:bottom w:w="0" w:type="dxa"/>
            <w:right w:w="0" w:type="dxa"/>
          </w:tcMar>
        </w:tcPr>
        <w:p w14:paraId="4B85DE33" w14:textId="77777777" w:rsidR="0015175B" w:rsidRDefault="0015175B" w:rsidP="000C58E5">
          <w:pPr>
            <w:pStyle w:val="Koptekst"/>
            <w:framePr w:wrap="auto" w:vAnchor="margin" w:hAnchor="text" w:xAlign="left" w:yAlign="inline"/>
            <w:suppressOverlap w:val="0"/>
          </w:pPr>
          <w:r>
            <w:t>Gemeente Amsterdam</w:t>
          </w:r>
        </w:p>
        <w:p w14:paraId="35B681B2" w14:textId="77777777" w:rsidR="00C82255" w:rsidRPr="00B95E2E" w:rsidRDefault="0015175B" w:rsidP="00C82255">
          <w:pPr>
            <w:pStyle w:val="Koptekst"/>
            <w:framePr w:wrap="auto" w:vAnchor="margin" w:hAnchor="text" w:xAlign="left" w:yAlign="inline"/>
            <w:suppressOverlap w:val="0"/>
          </w:pPr>
          <w:r>
            <w:fldChar w:fldCharType="begin"/>
          </w:r>
          <w:r>
            <w:instrText xml:space="preserve"> REF titel \h  \* MERGEFORMAT </w:instrText>
          </w:r>
          <w:r>
            <w:fldChar w:fldCharType="separate"/>
          </w:r>
          <w:r w:rsidR="00C82255">
            <w:t>V&amp;G plan Ontwerpfase</w:t>
          </w:r>
          <w:r w:rsidR="00C82255" w:rsidRPr="00041C8D">
            <w:t xml:space="preserve"> </w:t>
          </w:r>
        </w:p>
        <w:p w14:paraId="4266D79C" w14:textId="00CF4492" w:rsidR="0015175B" w:rsidRPr="008536CA" w:rsidRDefault="0015175B" w:rsidP="000C58E5">
          <w:pPr>
            <w:pStyle w:val="Koptekst"/>
            <w:framePr w:wrap="auto" w:vAnchor="margin" w:hAnchor="text" w:xAlign="left" w:yAlign="inline"/>
            <w:suppressOverlap w:val="0"/>
          </w:pPr>
          <w:r>
            <w:fldChar w:fldCharType="end"/>
          </w:r>
          <w:r>
            <w:fldChar w:fldCharType="begin"/>
          </w:r>
          <w:r>
            <w:instrText xml:space="preserve"> REF ondertitel \h  \* MERGEFORMAT </w:instrText>
          </w:r>
          <w:r>
            <w:fldChar w:fldCharType="separate"/>
          </w:r>
          <w:r w:rsidR="00C82255" w:rsidRPr="00C82255">
            <w:t>Kantplanken kunstgrasvelden 2021</w:t>
          </w:r>
          <w:r w:rsidR="00C82255" w:rsidRPr="008F20E6">
            <w:rPr>
              <w:sz w:val="21"/>
              <w:szCs w:val="21"/>
            </w:rPr>
            <w:t xml:space="preserve"> </w:t>
          </w:r>
          <w:r>
            <w:fldChar w:fldCharType="end"/>
          </w:r>
        </w:p>
      </w:tc>
      <w:tc>
        <w:tcPr>
          <w:tcW w:w="2495" w:type="dxa"/>
          <w:tcMar>
            <w:top w:w="0" w:type="dxa"/>
            <w:left w:w="0" w:type="dxa"/>
            <w:bottom w:w="0" w:type="dxa"/>
            <w:right w:w="0" w:type="dxa"/>
          </w:tcMar>
          <w:hideMark/>
        </w:tcPr>
        <w:p w14:paraId="7E6A5210" w14:textId="5CE38F7C" w:rsidR="0015175B" w:rsidRPr="00640804" w:rsidRDefault="0015175B" w:rsidP="000C58E5">
          <w:pPr>
            <w:pStyle w:val="Koptekst"/>
            <w:framePr w:wrap="auto" w:vAnchor="margin" w:hAnchor="text" w:xAlign="left" w:yAlign="inline"/>
            <w:suppressOverlap w:val="0"/>
          </w:pPr>
          <w:r w:rsidRPr="00640804">
            <w:fldChar w:fldCharType="begin"/>
          </w:r>
          <w:r w:rsidRPr="00640804">
            <w:instrText xml:space="preserve"> REF versie \h </w:instrText>
          </w:r>
          <w:r>
            <w:instrText xml:space="preserve"> \* MERGEFORMAT </w:instrText>
          </w:r>
          <w:r w:rsidRPr="00640804">
            <w:fldChar w:fldCharType="separate"/>
          </w:r>
          <w:sdt>
            <w:sdtPr>
              <w:alias w:val="Selecteer versienummer"/>
              <w:tag w:val="Selecteer versienummer"/>
              <w:id w:val="-638413393"/>
              <w:placeholder>
                <w:docPart w:val="9B0EC5AFC345476BAB735A93EEB7FA5A"/>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Content>
              <w:r w:rsidR="00C82255">
                <w:t>Versie 1</w:t>
              </w:r>
            </w:sdtContent>
          </w:sdt>
          <w:r w:rsidR="00C82255" w:rsidRPr="00AE0427">
            <w:t xml:space="preserve"> </w:t>
          </w:r>
          <w:r w:rsidRPr="00640804">
            <w:fldChar w:fldCharType="end"/>
          </w:r>
        </w:p>
        <w:p w14:paraId="4FDB1A36" w14:textId="6162D053" w:rsidR="0015175B" w:rsidRDefault="0015175B" w:rsidP="000C58E5">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sdt>
            <w:sdtPr>
              <w:alias w:val="Kies een datum"/>
              <w:tag w:val="Kies een datum"/>
              <w:id w:val="-856119114"/>
              <w:placeholder>
                <w:docPart w:val="7072E2EB1DDF4C32898A98F3DA55E3DA"/>
              </w:placeholder>
              <w:date w:fullDate="2021-11-15T00:00:00Z">
                <w:dateFormat w:val="d MMMM yyyy"/>
                <w:lid w:val="nl-NL"/>
                <w:storeMappedDataAs w:val="dateTime"/>
                <w:calendar w:val="gregorian"/>
              </w:date>
            </w:sdtPr>
            <w:sdtContent>
              <w:r w:rsidR="00C82255">
                <w:t>15 november 2021</w:t>
              </w:r>
            </w:sdtContent>
          </w:sdt>
          <w:r w:rsidR="00C82255">
            <w:t xml:space="preserve">   </w:t>
          </w:r>
          <w:r w:rsidRPr="00640804">
            <w:fldChar w:fldCharType="end"/>
          </w:r>
        </w:p>
        <w:p w14:paraId="238960C3" w14:textId="77777777" w:rsidR="0015175B" w:rsidRPr="008536CA" w:rsidRDefault="0015175B" w:rsidP="00640804">
          <w:pPr>
            <w:pStyle w:val="Koptekst"/>
            <w:framePr w:wrap="auto" w:vAnchor="margin" w:hAnchor="text" w:xAlign="left" w:yAlign="inline"/>
            <w:suppressOverlap w:val="0"/>
          </w:pPr>
        </w:p>
      </w:tc>
    </w:tr>
  </w:tbl>
  <w:p w14:paraId="268520AD" w14:textId="77777777" w:rsidR="0015175B" w:rsidRDefault="0015175B" w:rsidP="000C58E5">
    <w:pPr>
      <w:pStyle w:val="Koptekst"/>
      <w:framePr w:wrap="auto" w:vAnchor="margin" w:hAnchor="text" w:xAlign="left" w:yAlign="inline"/>
      <w:suppressOverlap w:val="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15175B" w14:paraId="06A4A09C" w14:textId="77777777" w:rsidTr="000C58E5">
      <w:tc>
        <w:tcPr>
          <w:tcW w:w="6464" w:type="dxa"/>
          <w:tcMar>
            <w:top w:w="0" w:type="dxa"/>
            <w:left w:w="0" w:type="dxa"/>
            <w:bottom w:w="0" w:type="dxa"/>
            <w:right w:w="0" w:type="dxa"/>
          </w:tcMar>
        </w:tcPr>
        <w:p w14:paraId="1D044AF0" w14:textId="77777777" w:rsidR="0015175B" w:rsidRDefault="0015175B" w:rsidP="000C58E5">
          <w:pPr>
            <w:pStyle w:val="Koptekst"/>
            <w:framePr w:wrap="auto" w:vAnchor="margin" w:hAnchor="text" w:xAlign="left" w:yAlign="inline"/>
            <w:suppressOverlap w:val="0"/>
          </w:pPr>
          <w:r>
            <w:t>Gemeente Amsterdam</w:t>
          </w:r>
        </w:p>
        <w:p w14:paraId="4677E771" w14:textId="77777777" w:rsidR="00C82255" w:rsidRPr="00B95E2E" w:rsidRDefault="0015175B" w:rsidP="00C82255">
          <w:pPr>
            <w:pStyle w:val="Koptekst"/>
            <w:framePr w:wrap="auto" w:vAnchor="margin" w:hAnchor="text" w:xAlign="left" w:yAlign="inline"/>
            <w:suppressOverlap w:val="0"/>
          </w:pPr>
          <w:r>
            <w:fldChar w:fldCharType="begin"/>
          </w:r>
          <w:r>
            <w:instrText xml:space="preserve"> REF titel \h  \* MERGEFORMAT </w:instrText>
          </w:r>
          <w:r>
            <w:fldChar w:fldCharType="separate"/>
          </w:r>
          <w:r w:rsidR="00C82255">
            <w:t>V&amp;G plan Ontwerpfase</w:t>
          </w:r>
          <w:r w:rsidR="00C82255" w:rsidRPr="00041C8D">
            <w:t xml:space="preserve"> </w:t>
          </w:r>
        </w:p>
        <w:p w14:paraId="5DEAC91C" w14:textId="6440F036" w:rsidR="0015175B" w:rsidRPr="008536CA" w:rsidRDefault="0015175B" w:rsidP="000C58E5">
          <w:pPr>
            <w:pStyle w:val="Koptekst"/>
            <w:framePr w:wrap="auto" w:vAnchor="margin" w:hAnchor="text" w:xAlign="left" w:yAlign="inline"/>
            <w:suppressOverlap w:val="0"/>
          </w:pPr>
          <w:r>
            <w:fldChar w:fldCharType="end"/>
          </w:r>
          <w:r>
            <w:fldChar w:fldCharType="begin"/>
          </w:r>
          <w:r>
            <w:instrText xml:space="preserve"> REF ondertitel \h  \* MERGEFORMAT </w:instrText>
          </w:r>
          <w:r>
            <w:fldChar w:fldCharType="separate"/>
          </w:r>
          <w:r w:rsidR="00C82255" w:rsidRPr="00C82255">
            <w:t>Kantplanken kunstgrasvelden 2021</w:t>
          </w:r>
          <w:r w:rsidR="00C82255" w:rsidRPr="008F20E6">
            <w:rPr>
              <w:sz w:val="21"/>
              <w:szCs w:val="21"/>
            </w:rPr>
            <w:t xml:space="preserve"> </w:t>
          </w:r>
          <w:r>
            <w:fldChar w:fldCharType="end"/>
          </w:r>
        </w:p>
      </w:tc>
      <w:tc>
        <w:tcPr>
          <w:tcW w:w="2495" w:type="dxa"/>
          <w:tcMar>
            <w:top w:w="0" w:type="dxa"/>
            <w:left w:w="0" w:type="dxa"/>
            <w:bottom w:w="0" w:type="dxa"/>
            <w:right w:w="0" w:type="dxa"/>
          </w:tcMar>
          <w:hideMark/>
        </w:tcPr>
        <w:p w14:paraId="13321FC6" w14:textId="526F05D7" w:rsidR="0015175B" w:rsidRPr="00640804" w:rsidRDefault="0015175B" w:rsidP="000C58E5">
          <w:pPr>
            <w:pStyle w:val="Koptekst"/>
            <w:framePr w:wrap="auto" w:vAnchor="margin" w:hAnchor="text" w:xAlign="left" w:yAlign="inline"/>
            <w:suppressOverlap w:val="0"/>
          </w:pPr>
          <w:r w:rsidRPr="00640804">
            <w:fldChar w:fldCharType="begin"/>
          </w:r>
          <w:r w:rsidRPr="00640804">
            <w:instrText xml:space="preserve"> REF versie \h </w:instrText>
          </w:r>
          <w:r>
            <w:instrText xml:space="preserve"> \* MERGEFORMAT </w:instrText>
          </w:r>
          <w:r w:rsidRPr="00640804">
            <w:fldChar w:fldCharType="separate"/>
          </w:r>
          <w:sdt>
            <w:sdtPr>
              <w:alias w:val="Selecteer versienummer"/>
              <w:tag w:val="Selecteer versienummer"/>
              <w:id w:val="2145076601"/>
              <w:placeholder>
                <w:docPart w:val="F23A1D20485540EF9E7DDA350E011825"/>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Content>
              <w:r w:rsidR="00C82255">
                <w:t>Versie 1</w:t>
              </w:r>
            </w:sdtContent>
          </w:sdt>
          <w:r w:rsidR="00C82255" w:rsidRPr="00AE0427">
            <w:t xml:space="preserve"> </w:t>
          </w:r>
          <w:r w:rsidRPr="00640804">
            <w:fldChar w:fldCharType="end"/>
          </w:r>
        </w:p>
        <w:p w14:paraId="04F9B84A" w14:textId="53C8CD94" w:rsidR="0015175B" w:rsidRDefault="0015175B" w:rsidP="000C58E5">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sdt>
            <w:sdtPr>
              <w:alias w:val="Kies een datum"/>
              <w:tag w:val="Kies een datum"/>
              <w:id w:val="835031288"/>
              <w:placeholder>
                <w:docPart w:val="03987475AB5D4146BE63B49702CF811B"/>
              </w:placeholder>
              <w:date w:fullDate="2021-11-15T00:00:00Z">
                <w:dateFormat w:val="d MMMM yyyy"/>
                <w:lid w:val="nl-NL"/>
                <w:storeMappedDataAs w:val="dateTime"/>
                <w:calendar w:val="gregorian"/>
              </w:date>
            </w:sdtPr>
            <w:sdtContent>
              <w:r w:rsidR="00C82255">
                <w:t>15 november 2021</w:t>
              </w:r>
            </w:sdtContent>
          </w:sdt>
          <w:r w:rsidR="00C82255">
            <w:t xml:space="preserve">   </w:t>
          </w:r>
          <w:r w:rsidRPr="00640804">
            <w:fldChar w:fldCharType="end"/>
          </w:r>
        </w:p>
        <w:p w14:paraId="7B1F9BB0" w14:textId="77777777" w:rsidR="0015175B" w:rsidRPr="008536CA" w:rsidRDefault="0015175B" w:rsidP="00640804">
          <w:pPr>
            <w:pStyle w:val="Koptekst"/>
            <w:framePr w:wrap="auto" w:vAnchor="margin" w:hAnchor="text" w:xAlign="left" w:yAlign="inline"/>
            <w:suppressOverlap w:val="0"/>
          </w:pPr>
        </w:p>
      </w:tc>
    </w:tr>
  </w:tbl>
  <w:p w14:paraId="74B222E9" w14:textId="77777777" w:rsidR="0015175B" w:rsidRDefault="0015175B" w:rsidP="000C58E5">
    <w:pPr>
      <w:pStyle w:val="Koptekst"/>
      <w:framePr w:wrap="auto" w:vAnchor="margin" w:hAnchor="text" w:xAlign="left" w:yAlign="inline"/>
      <w:suppressOverlap w:val="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3B1600"/>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1" w15:restartNumberingAfterBreak="0">
    <w:nsid w:val="0F0679D3"/>
    <w:multiLevelType w:val="multilevel"/>
    <w:tmpl w:val="CCC67B18"/>
    <w:lvl w:ilvl="0">
      <w:start w:val="1"/>
      <w:numFmt w:val="decimal"/>
      <w:pStyle w:val="Kop1"/>
      <w:lvlText w:val="%1"/>
      <w:lvlJc w:val="left"/>
      <w:pPr>
        <w:ind w:left="227" w:hanging="227"/>
      </w:pPr>
      <w:rPr>
        <w:rFonts w:hint="default"/>
      </w:rPr>
    </w:lvl>
    <w:lvl w:ilvl="1">
      <w:start w:val="1"/>
      <w:numFmt w:val="decimal"/>
      <w:pStyle w:val="Kop2"/>
      <w:lvlText w:val="%1.%2"/>
      <w:lvlJc w:val="left"/>
      <w:pPr>
        <w:ind w:left="227" w:hanging="227"/>
      </w:pPr>
      <w:rPr>
        <w:rFonts w:hint="default"/>
      </w:rPr>
    </w:lvl>
    <w:lvl w:ilvl="2">
      <w:start w:val="1"/>
      <w:numFmt w:val="decimal"/>
      <w:pStyle w:val="Kop3"/>
      <w:lvlText w:val="%1.%2.%3"/>
      <w:lvlJc w:val="left"/>
      <w:pPr>
        <w:ind w:left="227" w:hanging="227"/>
      </w:pPr>
      <w:rPr>
        <w:rFonts w:hint="default"/>
      </w:rPr>
    </w:lvl>
    <w:lvl w:ilvl="3">
      <w:start w:val="1"/>
      <w:numFmt w:val="decimal"/>
      <w:pStyle w:val="Kop4"/>
      <w:lvlText w:val="%1.%2.%3.%4"/>
      <w:lvlJc w:val="left"/>
      <w:pPr>
        <w:ind w:left="227" w:hanging="227"/>
      </w:pPr>
      <w:rPr>
        <w:rFonts w:hint="default"/>
      </w:rPr>
    </w:lvl>
    <w:lvl w:ilvl="4">
      <w:start w:val="1"/>
      <w:numFmt w:val="decimal"/>
      <w:pStyle w:val="Kop5"/>
      <w:lvlText w:val="%1.%2.%3.%4.%5"/>
      <w:lvlJc w:val="left"/>
      <w:pPr>
        <w:ind w:left="227" w:hanging="227"/>
      </w:pPr>
      <w:rPr>
        <w:rFonts w:hint="default"/>
      </w:rPr>
    </w:lvl>
    <w:lvl w:ilvl="5">
      <w:start w:val="1"/>
      <w:numFmt w:val="decimal"/>
      <w:pStyle w:val="Kop6"/>
      <w:lvlText w:val="%1.%2.%3.%4.%5.%6"/>
      <w:lvlJc w:val="left"/>
      <w:pPr>
        <w:ind w:left="227" w:hanging="227"/>
      </w:pPr>
      <w:rPr>
        <w:rFonts w:hint="default"/>
      </w:rPr>
    </w:lvl>
    <w:lvl w:ilvl="6">
      <w:start w:val="1"/>
      <w:numFmt w:val="decimal"/>
      <w:pStyle w:val="Kop7"/>
      <w:lvlText w:val="%1.%2.%3.%4.%5.%6.%7"/>
      <w:lvlJc w:val="left"/>
      <w:pPr>
        <w:ind w:left="227" w:hanging="227"/>
      </w:pPr>
      <w:rPr>
        <w:rFonts w:hint="default"/>
      </w:rPr>
    </w:lvl>
    <w:lvl w:ilvl="7">
      <w:start w:val="1"/>
      <w:numFmt w:val="decimal"/>
      <w:pStyle w:val="Kop8"/>
      <w:lvlText w:val="%1.%2.%3.%4.%5.%6.%7.%8"/>
      <w:lvlJc w:val="left"/>
      <w:pPr>
        <w:ind w:left="227" w:hanging="227"/>
      </w:pPr>
      <w:rPr>
        <w:rFonts w:hint="default"/>
      </w:rPr>
    </w:lvl>
    <w:lvl w:ilvl="8">
      <w:start w:val="1"/>
      <w:numFmt w:val="decimal"/>
      <w:pStyle w:val="Kop9"/>
      <w:lvlText w:val="%1.%2.%3.%4.%5.%6.%7.%8.%9"/>
      <w:lvlJc w:val="left"/>
      <w:pPr>
        <w:ind w:left="227" w:hanging="227"/>
      </w:pPr>
      <w:rPr>
        <w:rFonts w:hint="default"/>
      </w:rPr>
    </w:lvl>
  </w:abstractNum>
  <w:abstractNum w:abstractNumId="2" w15:restartNumberingAfterBreak="0">
    <w:nsid w:val="21E63C5A"/>
    <w:multiLevelType w:val="hybridMultilevel"/>
    <w:tmpl w:val="0E867C1E"/>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2A7C22C0"/>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4" w15:restartNumberingAfterBreak="0">
    <w:nsid w:val="336F7719"/>
    <w:multiLevelType w:val="hybridMultilevel"/>
    <w:tmpl w:val="7BBC663E"/>
    <w:lvl w:ilvl="0" w:tplc="04130001">
      <w:start w:val="1"/>
      <w:numFmt w:val="bullet"/>
      <w:lvlText w:val=""/>
      <w:lvlJc w:val="left"/>
      <w:pPr>
        <w:ind w:left="1428" w:hanging="360"/>
      </w:pPr>
      <w:rPr>
        <w:rFonts w:ascii="Symbol" w:hAnsi="Symbol"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5" w15:restartNumberingAfterBreak="0">
    <w:nsid w:val="359D757C"/>
    <w:multiLevelType w:val="hybridMultilevel"/>
    <w:tmpl w:val="EBBC277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37B5611F"/>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7" w15:restartNumberingAfterBreak="0">
    <w:nsid w:val="3AC31789"/>
    <w:multiLevelType w:val="multilevel"/>
    <w:tmpl w:val="1DE2AA18"/>
    <w:lvl w:ilvl="0">
      <w:start w:val="1"/>
      <w:numFmt w:val="decimal"/>
      <w:lvlText w:val="%1"/>
      <w:lvlJc w:val="left"/>
      <w:pPr>
        <w:ind w:left="525" w:hanging="525"/>
      </w:pPr>
      <w:rPr>
        <w:rFonts w:hint="default"/>
      </w:rPr>
    </w:lvl>
    <w:lvl w:ilvl="1">
      <w:start w:val="1"/>
      <w:numFmt w:val="decimal"/>
      <w:lvlText w:val="%1.%2"/>
      <w:lvlJc w:val="left"/>
      <w:pPr>
        <w:ind w:left="809" w:hanging="525"/>
      </w:pPr>
      <w:rPr>
        <w:rFonts w:hint="default"/>
      </w:rPr>
    </w:lvl>
    <w:lvl w:ilvl="2">
      <w:start w:val="2"/>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8" w15:restartNumberingAfterBreak="0">
    <w:nsid w:val="44E6666D"/>
    <w:multiLevelType w:val="hybridMultilevel"/>
    <w:tmpl w:val="2434475C"/>
    <w:lvl w:ilvl="0" w:tplc="00E49C3A">
      <w:start w:val="1"/>
      <w:numFmt w:val="decimal"/>
      <w:pStyle w:val="OpsommingCijfers"/>
      <w:lvlText w:val="%1."/>
      <w:lvlJc w:val="left"/>
      <w:pPr>
        <w:ind w:left="360" w:hanging="360"/>
      </w:p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9" w15:restartNumberingAfterBreak="0">
    <w:nsid w:val="457C6AE0"/>
    <w:multiLevelType w:val="hybridMultilevel"/>
    <w:tmpl w:val="D4FC6850"/>
    <w:lvl w:ilvl="0" w:tplc="04130001">
      <w:start w:val="1"/>
      <w:numFmt w:val="bullet"/>
      <w:lvlText w:val=""/>
      <w:lvlJc w:val="left"/>
      <w:pPr>
        <w:ind w:left="1428" w:hanging="360"/>
      </w:pPr>
      <w:rPr>
        <w:rFonts w:ascii="Symbol" w:hAnsi="Symbol"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10" w15:restartNumberingAfterBreak="0">
    <w:nsid w:val="4735709A"/>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11" w15:restartNumberingAfterBreak="0">
    <w:nsid w:val="48D9601F"/>
    <w:multiLevelType w:val="hybridMultilevel"/>
    <w:tmpl w:val="7BB0AD3C"/>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2" w15:restartNumberingAfterBreak="0">
    <w:nsid w:val="48FE712F"/>
    <w:multiLevelType w:val="multilevel"/>
    <w:tmpl w:val="ACEA0F82"/>
    <w:lvl w:ilvl="0">
      <w:start w:val="1"/>
      <w:numFmt w:val="decimal"/>
      <w:pStyle w:val="Bijlageondertitel"/>
      <w:suff w:val="space"/>
      <w:lvlText w:val="Bijlage %1 - "/>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 w15:restartNumberingAfterBreak="0">
    <w:nsid w:val="4C2F5E6E"/>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14" w15:restartNumberingAfterBreak="0">
    <w:nsid w:val="4CEC39C7"/>
    <w:multiLevelType w:val="hybridMultilevel"/>
    <w:tmpl w:val="7AACB5F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4DD817FB"/>
    <w:multiLevelType w:val="hybridMultilevel"/>
    <w:tmpl w:val="00A4F61E"/>
    <w:lvl w:ilvl="0" w:tplc="9FEEEED4">
      <w:start w:val="1"/>
      <w:numFmt w:val="lowerLetter"/>
      <w:pStyle w:val="Opsommingletter"/>
      <w:lvlText w:val="%1"/>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5CEB7CEF"/>
    <w:multiLevelType w:val="hybridMultilevel"/>
    <w:tmpl w:val="79981B48"/>
    <w:lvl w:ilvl="0" w:tplc="B3960452">
      <w:numFmt w:val="bullet"/>
      <w:lvlText w:val="-"/>
      <w:lvlJc w:val="left"/>
      <w:pPr>
        <w:ind w:left="1069" w:hanging="360"/>
      </w:pPr>
      <w:rPr>
        <w:rFonts w:ascii="Arial" w:eastAsia="Times New Roman" w:hAnsi="Arial" w:cs="Arial" w:hint="default"/>
      </w:rPr>
    </w:lvl>
    <w:lvl w:ilvl="1" w:tplc="04130003" w:tentative="1">
      <w:start w:val="1"/>
      <w:numFmt w:val="bullet"/>
      <w:lvlText w:val="o"/>
      <w:lvlJc w:val="left"/>
      <w:pPr>
        <w:ind w:left="1441" w:hanging="360"/>
      </w:pPr>
      <w:rPr>
        <w:rFonts w:ascii="Courier New" w:hAnsi="Courier New" w:cs="Courier New" w:hint="default"/>
      </w:rPr>
    </w:lvl>
    <w:lvl w:ilvl="2" w:tplc="04130005" w:tentative="1">
      <w:start w:val="1"/>
      <w:numFmt w:val="bullet"/>
      <w:lvlText w:val=""/>
      <w:lvlJc w:val="left"/>
      <w:pPr>
        <w:ind w:left="2161" w:hanging="360"/>
      </w:pPr>
      <w:rPr>
        <w:rFonts w:ascii="Wingdings" w:hAnsi="Wingdings" w:hint="default"/>
      </w:rPr>
    </w:lvl>
    <w:lvl w:ilvl="3" w:tplc="04130001" w:tentative="1">
      <w:start w:val="1"/>
      <w:numFmt w:val="bullet"/>
      <w:lvlText w:val=""/>
      <w:lvlJc w:val="left"/>
      <w:pPr>
        <w:ind w:left="2881" w:hanging="360"/>
      </w:pPr>
      <w:rPr>
        <w:rFonts w:ascii="Symbol" w:hAnsi="Symbol" w:hint="default"/>
      </w:rPr>
    </w:lvl>
    <w:lvl w:ilvl="4" w:tplc="04130003" w:tentative="1">
      <w:start w:val="1"/>
      <w:numFmt w:val="bullet"/>
      <w:lvlText w:val="o"/>
      <w:lvlJc w:val="left"/>
      <w:pPr>
        <w:ind w:left="3601" w:hanging="360"/>
      </w:pPr>
      <w:rPr>
        <w:rFonts w:ascii="Courier New" w:hAnsi="Courier New" w:cs="Courier New" w:hint="default"/>
      </w:rPr>
    </w:lvl>
    <w:lvl w:ilvl="5" w:tplc="04130005" w:tentative="1">
      <w:start w:val="1"/>
      <w:numFmt w:val="bullet"/>
      <w:lvlText w:val=""/>
      <w:lvlJc w:val="left"/>
      <w:pPr>
        <w:ind w:left="4321" w:hanging="360"/>
      </w:pPr>
      <w:rPr>
        <w:rFonts w:ascii="Wingdings" w:hAnsi="Wingdings" w:hint="default"/>
      </w:rPr>
    </w:lvl>
    <w:lvl w:ilvl="6" w:tplc="04130001" w:tentative="1">
      <w:start w:val="1"/>
      <w:numFmt w:val="bullet"/>
      <w:lvlText w:val=""/>
      <w:lvlJc w:val="left"/>
      <w:pPr>
        <w:ind w:left="5041" w:hanging="360"/>
      </w:pPr>
      <w:rPr>
        <w:rFonts w:ascii="Symbol" w:hAnsi="Symbol" w:hint="default"/>
      </w:rPr>
    </w:lvl>
    <w:lvl w:ilvl="7" w:tplc="04130003" w:tentative="1">
      <w:start w:val="1"/>
      <w:numFmt w:val="bullet"/>
      <w:lvlText w:val="o"/>
      <w:lvlJc w:val="left"/>
      <w:pPr>
        <w:ind w:left="5761" w:hanging="360"/>
      </w:pPr>
      <w:rPr>
        <w:rFonts w:ascii="Courier New" w:hAnsi="Courier New" w:cs="Courier New" w:hint="default"/>
      </w:rPr>
    </w:lvl>
    <w:lvl w:ilvl="8" w:tplc="04130005" w:tentative="1">
      <w:start w:val="1"/>
      <w:numFmt w:val="bullet"/>
      <w:lvlText w:val=""/>
      <w:lvlJc w:val="left"/>
      <w:pPr>
        <w:ind w:left="6481" w:hanging="360"/>
      </w:pPr>
      <w:rPr>
        <w:rFonts w:ascii="Wingdings" w:hAnsi="Wingdings" w:hint="default"/>
      </w:rPr>
    </w:lvl>
  </w:abstractNum>
  <w:abstractNum w:abstractNumId="17" w15:restartNumberingAfterBreak="0">
    <w:nsid w:val="61AA78B4"/>
    <w:multiLevelType w:val="hybridMultilevel"/>
    <w:tmpl w:val="1FF68624"/>
    <w:lvl w:ilvl="0" w:tplc="B3960452">
      <w:numFmt w:val="bullet"/>
      <w:lvlText w:val="-"/>
      <w:lvlJc w:val="left"/>
      <w:pPr>
        <w:ind w:left="1068" w:hanging="360"/>
      </w:pPr>
      <w:rPr>
        <w:rFonts w:ascii="Arial" w:eastAsia="Times New Roman" w:hAnsi="Arial" w:cs="Aria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18" w15:restartNumberingAfterBreak="0">
    <w:nsid w:val="690A776D"/>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19" w15:restartNumberingAfterBreak="0">
    <w:nsid w:val="6EA3359B"/>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20" w15:restartNumberingAfterBreak="0">
    <w:nsid w:val="6FBA7FF1"/>
    <w:multiLevelType w:val="hybridMultilevel"/>
    <w:tmpl w:val="0CEAE9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7A600080"/>
    <w:multiLevelType w:val="singleLevel"/>
    <w:tmpl w:val="71068708"/>
    <w:lvl w:ilvl="0">
      <w:start w:val="1"/>
      <w:numFmt w:val="bullet"/>
      <w:lvlText w:val="–"/>
      <w:lvlJc w:val="left"/>
      <w:pPr>
        <w:tabs>
          <w:tab w:val="num" w:pos="360"/>
        </w:tabs>
        <w:ind w:left="357" w:hanging="357"/>
      </w:pPr>
      <w:rPr>
        <w:rFonts w:ascii="Arial" w:hAnsi="Arial" w:hint="default"/>
      </w:rPr>
    </w:lvl>
  </w:abstractNum>
  <w:abstractNum w:abstractNumId="22" w15:restartNumberingAfterBreak="0">
    <w:nsid w:val="7DAA433A"/>
    <w:multiLevelType w:val="multilevel"/>
    <w:tmpl w:val="6494EB34"/>
    <w:lvl w:ilvl="0">
      <w:start w:val="1"/>
      <w:numFmt w:val="bullet"/>
      <w:pStyle w:val="OpsommingBullet"/>
      <w:lvlText w:val=""/>
      <w:lvlJc w:val="left"/>
      <w:pPr>
        <w:ind w:left="227" w:hanging="227"/>
      </w:pPr>
      <w:rPr>
        <w:rFonts w:ascii="Wingdings" w:hAnsi="Wingdings" w:hint="default"/>
        <w:color w:val="000000" w:themeColor="text1"/>
        <w:sz w:val="14"/>
      </w:rPr>
    </w:lvl>
    <w:lvl w:ilvl="1">
      <w:start w:val="1"/>
      <w:numFmt w:val="bullet"/>
      <w:pStyle w:val="Opsommingstreepje"/>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themeColor="text1"/>
        <w:sz w:val="14"/>
      </w:rPr>
    </w:lvl>
    <w:lvl w:ilvl="4">
      <w:start w:val="1"/>
      <w:numFmt w:val="bullet"/>
      <w:lvlText w:val="­"/>
      <w:lvlJc w:val="left"/>
      <w:pPr>
        <w:ind w:left="1135" w:hanging="227"/>
      </w:pPr>
      <w:rPr>
        <w:rFonts w:ascii="Corbel" w:hAnsi="Corbel" w:hint="default"/>
        <w:color w:val="000000" w:themeColor="text1"/>
        <w:sz w:val="14"/>
      </w:rPr>
    </w:lvl>
    <w:lvl w:ilvl="5">
      <w:start w:val="1"/>
      <w:numFmt w:val="bullet"/>
      <w:lvlText w:val="­"/>
      <w:lvlJc w:val="left"/>
      <w:pPr>
        <w:ind w:left="1362" w:hanging="227"/>
      </w:pPr>
      <w:rPr>
        <w:rFonts w:ascii="Corbel" w:hAnsi="Corbel" w:hint="default"/>
        <w:color w:val="000000" w:themeColor="text1"/>
        <w:sz w:val="14"/>
      </w:rPr>
    </w:lvl>
    <w:lvl w:ilvl="6">
      <w:start w:val="1"/>
      <w:numFmt w:val="bullet"/>
      <w:lvlText w:val="­"/>
      <w:lvlJc w:val="left"/>
      <w:pPr>
        <w:ind w:left="1589" w:hanging="227"/>
      </w:pPr>
      <w:rPr>
        <w:rFonts w:ascii="Corbel" w:hAnsi="Corbel" w:hint="default"/>
        <w:color w:val="000000" w:themeColor="text1"/>
        <w:sz w:val="14"/>
      </w:rPr>
    </w:lvl>
    <w:lvl w:ilvl="7">
      <w:start w:val="1"/>
      <w:numFmt w:val="bullet"/>
      <w:lvlText w:val="­"/>
      <w:lvlJc w:val="left"/>
      <w:pPr>
        <w:ind w:left="1816" w:hanging="227"/>
      </w:pPr>
      <w:rPr>
        <w:rFonts w:ascii="Corbel" w:hAnsi="Corbel" w:hint="default"/>
        <w:color w:val="000000" w:themeColor="text1"/>
        <w:sz w:val="14"/>
      </w:rPr>
    </w:lvl>
    <w:lvl w:ilvl="8">
      <w:start w:val="1"/>
      <w:numFmt w:val="bullet"/>
      <w:lvlText w:val="­"/>
      <w:lvlJc w:val="left"/>
      <w:pPr>
        <w:ind w:left="2043" w:hanging="227"/>
      </w:pPr>
      <w:rPr>
        <w:rFonts w:ascii="Corbel" w:hAnsi="Corbel" w:hint="default"/>
        <w:color w:val="000000" w:themeColor="text1"/>
        <w:sz w:val="14"/>
      </w:rPr>
    </w:lvl>
  </w:abstractNum>
  <w:num w:numId="1">
    <w:abstractNumId w:val="8"/>
  </w:num>
  <w:num w:numId="2">
    <w:abstractNumId w:val="22"/>
  </w:num>
  <w:num w:numId="3">
    <w:abstractNumId w:val="15"/>
  </w:num>
  <w:num w:numId="4">
    <w:abstractNumId w:val="1"/>
  </w:num>
  <w:num w:numId="5">
    <w:abstractNumId w:val="12"/>
  </w:num>
  <w:num w:numId="6">
    <w:abstractNumId w:val="9"/>
  </w:num>
  <w:num w:numId="7">
    <w:abstractNumId w:val="7"/>
  </w:num>
  <w:num w:numId="8">
    <w:abstractNumId w:val="17"/>
  </w:num>
  <w:num w:numId="9">
    <w:abstractNumId w:val="16"/>
  </w:num>
  <w:num w:numId="10">
    <w:abstractNumId w:val="18"/>
  </w:num>
  <w:num w:numId="11">
    <w:abstractNumId w:val="21"/>
  </w:num>
  <w:num w:numId="12">
    <w:abstractNumId w:val="19"/>
  </w:num>
  <w:num w:numId="13">
    <w:abstractNumId w:val="10"/>
  </w:num>
  <w:num w:numId="14">
    <w:abstractNumId w:val="0"/>
  </w:num>
  <w:num w:numId="15">
    <w:abstractNumId w:val="6"/>
  </w:num>
  <w:num w:numId="16">
    <w:abstractNumId w:val="3"/>
  </w:num>
  <w:num w:numId="17">
    <w:abstractNumId w:val="13"/>
  </w:num>
  <w:num w:numId="18">
    <w:abstractNumId w:val="2"/>
  </w:num>
  <w:num w:numId="19">
    <w:abstractNumId w:val="11"/>
  </w:num>
  <w:num w:numId="20">
    <w:abstractNumId w:val="4"/>
  </w:num>
  <w:num w:numId="21">
    <w:abstractNumId w:val="20"/>
  </w:num>
  <w:num w:numId="22">
    <w:abstractNumId w:val="14"/>
  </w:num>
  <w:num w:numId="23">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F54CFD"/>
    <w:rsid w:val="00001D57"/>
    <w:rsid w:val="000034F6"/>
    <w:rsid w:val="00012AC9"/>
    <w:rsid w:val="00017CE4"/>
    <w:rsid w:val="00031C26"/>
    <w:rsid w:val="00041C8D"/>
    <w:rsid w:val="00050A29"/>
    <w:rsid w:val="00067445"/>
    <w:rsid w:val="000744CE"/>
    <w:rsid w:val="00085067"/>
    <w:rsid w:val="000944CA"/>
    <w:rsid w:val="000A34EB"/>
    <w:rsid w:val="000C24ED"/>
    <w:rsid w:val="000C58E5"/>
    <w:rsid w:val="000D29FD"/>
    <w:rsid w:val="000D5CCB"/>
    <w:rsid w:val="000E4C62"/>
    <w:rsid w:val="000E7BFE"/>
    <w:rsid w:val="000F221B"/>
    <w:rsid w:val="000F6563"/>
    <w:rsid w:val="00102788"/>
    <w:rsid w:val="001033BD"/>
    <w:rsid w:val="00107266"/>
    <w:rsid w:val="001115D1"/>
    <w:rsid w:val="00137A84"/>
    <w:rsid w:val="001427AB"/>
    <w:rsid w:val="0015175B"/>
    <w:rsid w:val="001643D9"/>
    <w:rsid w:val="001679E2"/>
    <w:rsid w:val="001A4B8F"/>
    <w:rsid w:val="001A5CC4"/>
    <w:rsid w:val="001B4B79"/>
    <w:rsid w:val="001C78ED"/>
    <w:rsid w:val="001C7AA0"/>
    <w:rsid w:val="001D2AA6"/>
    <w:rsid w:val="001D4CF0"/>
    <w:rsid w:val="001D6E7C"/>
    <w:rsid w:val="001D7929"/>
    <w:rsid w:val="001E0FC0"/>
    <w:rsid w:val="001F65DD"/>
    <w:rsid w:val="002136F1"/>
    <w:rsid w:val="002359DE"/>
    <w:rsid w:val="0025731D"/>
    <w:rsid w:val="00280D7E"/>
    <w:rsid w:val="00296D28"/>
    <w:rsid w:val="002D2BB6"/>
    <w:rsid w:val="002D2EBA"/>
    <w:rsid w:val="002F70BF"/>
    <w:rsid w:val="003357EE"/>
    <w:rsid w:val="00346DDD"/>
    <w:rsid w:val="003546DF"/>
    <w:rsid w:val="00362A78"/>
    <w:rsid w:val="00384029"/>
    <w:rsid w:val="00394717"/>
    <w:rsid w:val="003B0D46"/>
    <w:rsid w:val="003D3224"/>
    <w:rsid w:val="003E6AC5"/>
    <w:rsid w:val="00417AEE"/>
    <w:rsid w:val="00451285"/>
    <w:rsid w:val="00452144"/>
    <w:rsid w:val="00453B43"/>
    <w:rsid w:val="004D22DC"/>
    <w:rsid w:val="004E749C"/>
    <w:rsid w:val="0050269E"/>
    <w:rsid w:val="00507435"/>
    <w:rsid w:val="00523AE9"/>
    <w:rsid w:val="00525C99"/>
    <w:rsid w:val="005818E8"/>
    <w:rsid w:val="00585781"/>
    <w:rsid w:val="00585CDA"/>
    <w:rsid w:val="005A4F73"/>
    <w:rsid w:val="005B1E91"/>
    <w:rsid w:val="005B42C5"/>
    <w:rsid w:val="005C2C20"/>
    <w:rsid w:val="005C6E48"/>
    <w:rsid w:val="005D10C3"/>
    <w:rsid w:val="005F515C"/>
    <w:rsid w:val="005F58AC"/>
    <w:rsid w:val="00612C99"/>
    <w:rsid w:val="00624B38"/>
    <w:rsid w:val="00640804"/>
    <w:rsid w:val="006600CF"/>
    <w:rsid w:val="00683480"/>
    <w:rsid w:val="006914DE"/>
    <w:rsid w:val="006F3938"/>
    <w:rsid w:val="00705613"/>
    <w:rsid w:val="007146DF"/>
    <w:rsid w:val="007164F1"/>
    <w:rsid w:val="0072594E"/>
    <w:rsid w:val="0073750B"/>
    <w:rsid w:val="0077305D"/>
    <w:rsid w:val="0077558E"/>
    <w:rsid w:val="007830A1"/>
    <w:rsid w:val="00793FB4"/>
    <w:rsid w:val="007B4D57"/>
    <w:rsid w:val="007D16A7"/>
    <w:rsid w:val="007D4817"/>
    <w:rsid w:val="007D4D1A"/>
    <w:rsid w:val="007D6EDD"/>
    <w:rsid w:val="00811C3F"/>
    <w:rsid w:val="008150E3"/>
    <w:rsid w:val="00815BE0"/>
    <w:rsid w:val="00820F56"/>
    <w:rsid w:val="00825A3D"/>
    <w:rsid w:val="008536CA"/>
    <w:rsid w:val="008727B8"/>
    <w:rsid w:val="008871D0"/>
    <w:rsid w:val="008947D4"/>
    <w:rsid w:val="008B17E2"/>
    <w:rsid w:val="008B3ADA"/>
    <w:rsid w:val="008B5561"/>
    <w:rsid w:val="008E6E7D"/>
    <w:rsid w:val="008E7E4B"/>
    <w:rsid w:val="008F20E6"/>
    <w:rsid w:val="00902959"/>
    <w:rsid w:val="0090525D"/>
    <w:rsid w:val="00905CF0"/>
    <w:rsid w:val="00913D0F"/>
    <w:rsid w:val="00913F52"/>
    <w:rsid w:val="009401BF"/>
    <w:rsid w:val="00941C4A"/>
    <w:rsid w:val="00941F3E"/>
    <w:rsid w:val="00952026"/>
    <w:rsid w:val="00983D77"/>
    <w:rsid w:val="0098694E"/>
    <w:rsid w:val="009B2877"/>
    <w:rsid w:val="009E750D"/>
    <w:rsid w:val="009F1F41"/>
    <w:rsid w:val="009F379B"/>
    <w:rsid w:val="009F71E4"/>
    <w:rsid w:val="00A006E5"/>
    <w:rsid w:val="00A059B2"/>
    <w:rsid w:val="00A16952"/>
    <w:rsid w:val="00A16E59"/>
    <w:rsid w:val="00A16F8B"/>
    <w:rsid w:val="00A269EC"/>
    <w:rsid w:val="00A35AD3"/>
    <w:rsid w:val="00A36880"/>
    <w:rsid w:val="00A37A8B"/>
    <w:rsid w:val="00A43935"/>
    <w:rsid w:val="00A62508"/>
    <w:rsid w:val="00A66860"/>
    <w:rsid w:val="00A85B98"/>
    <w:rsid w:val="00AB0B33"/>
    <w:rsid w:val="00AB5E98"/>
    <w:rsid w:val="00AD7D98"/>
    <w:rsid w:val="00AE0427"/>
    <w:rsid w:val="00AE4F17"/>
    <w:rsid w:val="00B01C22"/>
    <w:rsid w:val="00B03D5B"/>
    <w:rsid w:val="00B155B5"/>
    <w:rsid w:val="00B15CD4"/>
    <w:rsid w:val="00B22D91"/>
    <w:rsid w:val="00B23C57"/>
    <w:rsid w:val="00B31613"/>
    <w:rsid w:val="00B4063E"/>
    <w:rsid w:val="00B43A94"/>
    <w:rsid w:val="00B44A03"/>
    <w:rsid w:val="00B83AFE"/>
    <w:rsid w:val="00B95E2E"/>
    <w:rsid w:val="00B97D31"/>
    <w:rsid w:val="00BC2B04"/>
    <w:rsid w:val="00BC3EF0"/>
    <w:rsid w:val="00BD0D21"/>
    <w:rsid w:val="00BF2227"/>
    <w:rsid w:val="00C22F4E"/>
    <w:rsid w:val="00C45130"/>
    <w:rsid w:val="00C710E2"/>
    <w:rsid w:val="00C76DDA"/>
    <w:rsid w:val="00C82255"/>
    <w:rsid w:val="00C8541B"/>
    <w:rsid w:val="00C93CB6"/>
    <w:rsid w:val="00CC21CA"/>
    <w:rsid w:val="00CC5D35"/>
    <w:rsid w:val="00CF5274"/>
    <w:rsid w:val="00CF5D5C"/>
    <w:rsid w:val="00CF67B9"/>
    <w:rsid w:val="00D00EA9"/>
    <w:rsid w:val="00D217AC"/>
    <w:rsid w:val="00D27B5B"/>
    <w:rsid w:val="00D424F9"/>
    <w:rsid w:val="00D45316"/>
    <w:rsid w:val="00D47AB4"/>
    <w:rsid w:val="00D53D6B"/>
    <w:rsid w:val="00D550C4"/>
    <w:rsid w:val="00D74D65"/>
    <w:rsid w:val="00D965F1"/>
    <w:rsid w:val="00DA1631"/>
    <w:rsid w:val="00DA3429"/>
    <w:rsid w:val="00DA3941"/>
    <w:rsid w:val="00DA44A9"/>
    <w:rsid w:val="00DA6A9A"/>
    <w:rsid w:val="00DA7AF4"/>
    <w:rsid w:val="00DC1C3D"/>
    <w:rsid w:val="00DC20A4"/>
    <w:rsid w:val="00DE41EB"/>
    <w:rsid w:val="00E1515F"/>
    <w:rsid w:val="00E20E7E"/>
    <w:rsid w:val="00E26962"/>
    <w:rsid w:val="00E4477A"/>
    <w:rsid w:val="00E47E0B"/>
    <w:rsid w:val="00E47FAB"/>
    <w:rsid w:val="00E77CB4"/>
    <w:rsid w:val="00E77E2B"/>
    <w:rsid w:val="00E96BF3"/>
    <w:rsid w:val="00EF5512"/>
    <w:rsid w:val="00F13C2F"/>
    <w:rsid w:val="00F22C0D"/>
    <w:rsid w:val="00F40440"/>
    <w:rsid w:val="00F40D36"/>
    <w:rsid w:val="00F54CFD"/>
    <w:rsid w:val="00F5664F"/>
    <w:rsid w:val="00F60E81"/>
    <w:rsid w:val="00F7413B"/>
    <w:rsid w:val="00F74BC8"/>
    <w:rsid w:val="00F9340E"/>
    <w:rsid w:val="00F97D65"/>
    <w:rsid w:val="00FB03E1"/>
    <w:rsid w:val="00FC6130"/>
    <w:rsid w:val="00FD7FD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FEACA3"/>
  <w15:docId w15:val="{485FBA3B-721D-4084-91B1-5599F53013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217AC"/>
    <w:pPr>
      <w:spacing w:line="280" w:lineRule="atLeast"/>
    </w:pPr>
  </w:style>
  <w:style w:type="paragraph" w:styleId="Kop1">
    <w:name w:val="heading 1"/>
    <w:aliases w:val="hoofdstuktitel"/>
    <w:basedOn w:val="Standaard"/>
    <w:next w:val="Standaard"/>
    <w:link w:val="Kop1Char"/>
    <w:uiPriority w:val="9"/>
    <w:qFormat/>
    <w:rsid w:val="008150E3"/>
    <w:pPr>
      <w:keepNext/>
      <w:keepLines/>
      <w:pageBreakBefore/>
      <w:numPr>
        <w:numId w:val="4"/>
      </w:numPr>
      <w:tabs>
        <w:tab w:val="left" w:pos="454"/>
      </w:tabs>
      <w:spacing w:after="560" w:line="560" w:lineRule="atLeast"/>
      <w:ind w:left="454" w:hanging="454"/>
      <w:outlineLvl w:val="0"/>
    </w:pPr>
    <w:rPr>
      <w:b/>
      <w:bCs/>
      <w:color w:val="FF0000"/>
      <w:sz w:val="42"/>
      <w:szCs w:val="28"/>
    </w:rPr>
  </w:style>
  <w:style w:type="paragraph" w:styleId="Kop2">
    <w:name w:val="heading 2"/>
    <w:basedOn w:val="Standaard"/>
    <w:next w:val="Standaard"/>
    <w:link w:val="Kop2Char"/>
    <w:uiPriority w:val="9"/>
    <w:unhideWhenUsed/>
    <w:qFormat/>
    <w:rsid w:val="008150E3"/>
    <w:pPr>
      <w:keepNext/>
      <w:keepLines/>
      <w:numPr>
        <w:ilvl w:val="1"/>
        <w:numId w:val="4"/>
      </w:numPr>
      <w:tabs>
        <w:tab w:val="left" w:pos="454"/>
      </w:tabs>
      <w:spacing w:before="560" w:after="280"/>
      <w:outlineLvl w:val="1"/>
    </w:pPr>
    <w:rPr>
      <w:b/>
      <w:bCs/>
      <w:color w:val="FF0000"/>
      <w:sz w:val="28"/>
      <w:szCs w:val="26"/>
    </w:rPr>
  </w:style>
  <w:style w:type="paragraph" w:styleId="Kop3">
    <w:name w:val="heading 3"/>
    <w:basedOn w:val="Standaard"/>
    <w:next w:val="Standaard"/>
    <w:link w:val="Kop3Char"/>
    <w:uiPriority w:val="9"/>
    <w:unhideWhenUsed/>
    <w:qFormat/>
    <w:rsid w:val="008150E3"/>
    <w:pPr>
      <w:keepNext/>
      <w:numPr>
        <w:ilvl w:val="2"/>
        <w:numId w:val="4"/>
      </w:numPr>
      <w:tabs>
        <w:tab w:val="left" w:pos="680"/>
      </w:tabs>
      <w:spacing w:before="560" w:after="280"/>
      <w:ind w:left="680" w:hanging="680"/>
      <w:outlineLvl w:val="2"/>
    </w:pPr>
    <w:rPr>
      <w:b/>
      <w:color w:val="FF0000"/>
      <w:sz w:val="24"/>
    </w:rPr>
  </w:style>
  <w:style w:type="paragraph" w:styleId="Kop4">
    <w:name w:val="heading 4"/>
    <w:basedOn w:val="Standaard"/>
    <w:next w:val="Standaard"/>
    <w:link w:val="Kop4Char"/>
    <w:uiPriority w:val="9"/>
    <w:unhideWhenUsed/>
    <w:qFormat/>
    <w:rsid w:val="008150E3"/>
    <w:pPr>
      <w:keepNext/>
      <w:keepLines/>
      <w:numPr>
        <w:ilvl w:val="3"/>
        <w:numId w:val="4"/>
      </w:numPr>
      <w:tabs>
        <w:tab w:val="left" w:pos="907"/>
      </w:tabs>
      <w:spacing w:before="280"/>
      <w:ind w:left="907" w:hanging="907"/>
      <w:outlineLvl w:val="3"/>
    </w:pPr>
    <w:rPr>
      <w:b/>
      <w:bCs/>
      <w:iCs/>
      <w:color w:val="FF0000"/>
    </w:rPr>
  </w:style>
  <w:style w:type="paragraph" w:styleId="Kop5">
    <w:name w:val="heading 5"/>
    <w:basedOn w:val="Standaard"/>
    <w:next w:val="Standaard"/>
    <w:link w:val="Kop5Char"/>
    <w:uiPriority w:val="9"/>
    <w:semiHidden/>
    <w:unhideWhenUsed/>
    <w:rsid w:val="008150E3"/>
    <w:pPr>
      <w:keepNext/>
      <w:keepLines/>
      <w:numPr>
        <w:ilvl w:val="4"/>
        <w:numId w:val="4"/>
      </w:numPr>
      <w:spacing w:before="200"/>
      <w:outlineLvl w:val="4"/>
    </w:pPr>
    <w:rPr>
      <w:rFonts w:eastAsiaTheme="majorEastAsia" w:cstheme="majorBidi"/>
      <w:color w:val="FF0000"/>
    </w:rPr>
  </w:style>
  <w:style w:type="paragraph" w:styleId="Kop6">
    <w:name w:val="heading 6"/>
    <w:basedOn w:val="Standaard"/>
    <w:next w:val="Standaard"/>
    <w:link w:val="Kop6Char"/>
    <w:uiPriority w:val="9"/>
    <w:semiHidden/>
    <w:unhideWhenUsed/>
    <w:qFormat/>
    <w:rsid w:val="00D45316"/>
    <w:pPr>
      <w:keepNext/>
      <w:keepLines/>
      <w:numPr>
        <w:ilvl w:val="5"/>
        <w:numId w:val="4"/>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basedOn w:val="Standaard"/>
    <w:next w:val="Standaard"/>
    <w:link w:val="Kop7Char"/>
    <w:uiPriority w:val="9"/>
    <w:semiHidden/>
    <w:unhideWhenUsed/>
    <w:qFormat/>
    <w:rsid w:val="00D45316"/>
    <w:pPr>
      <w:keepNext/>
      <w:keepLines/>
      <w:numPr>
        <w:ilvl w:val="6"/>
        <w:numId w:val="4"/>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iPriority w:val="9"/>
    <w:semiHidden/>
    <w:unhideWhenUsed/>
    <w:qFormat/>
    <w:rsid w:val="00D45316"/>
    <w:pPr>
      <w:keepNext/>
      <w:keepLines/>
      <w:numPr>
        <w:ilvl w:val="7"/>
        <w:numId w:val="4"/>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iPriority w:val="9"/>
    <w:semiHidden/>
    <w:unhideWhenUsed/>
    <w:qFormat/>
    <w:rsid w:val="00D45316"/>
    <w:pPr>
      <w:keepNext/>
      <w:keepLines/>
      <w:numPr>
        <w:ilvl w:val="8"/>
        <w:numId w:val="4"/>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
    <w:basedOn w:val="Standaardalinea-lettertype"/>
    <w:link w:val="Kop1"/>
    <w:uiPriority w:val="9"/>
    <w:rsid w:val="008150E3"/>
    <w:rPr>
      <w:b/>
      <w:bCs/>
      <w:color w:val="FF0000"/>
      <w:sz w:val="42"/>
      <w:szCs w:val="28"/>
    </w:rPr>
  </w:style>
  <w:style w:type="character" w:customStyle="1" w:styleId="Kop2Char">
    <w:name w:val="Kop 2 Char"/>
    <w:basedOn w:val="Standaardalinea-lettertype"/>
    <w:link w:val="Kop2"/>
    <w:uiPriority w:val="9"/>
    <w:rsid w:val="008150E3"/>
    <w:rPr>
      <w:b/>
      <w:bCs/>
      <w:color w:val="FF0000"/>
      <w:sz w:val="28"/>
      <w:szCs w:val="26"/>
    </w:rPr>
  </w:style>
  <w:style w:type="character" w:customStyle="1" w:styleId="Kop3Char">
    <w:name w:val="Kop 3 Char"/>
    <w:basedOn w:val="Standaardalinea-lettertype"/>
    <w:link w:val="Kop3"/>
    <w:uiPriority w:val="9"/>
    <w:rsid w:val="008150E3"/>
    <w:rPr>
      <w:b/>
      <w:color w:val="FF0000"/>
      <w:sz w:val="24"/>
    </w:rPr>
  </w:style>
  <w:style w:type="character" w:customStyle="1" w:styleId="Kop4Char">
    <w:name w:val="Kop 4 Char"/>
    <w:basedOn w:val="Standaardalinea-lettertype"/>
    <w:link w:val="Kop4"/>
    <w:uiPriority w:val="9"/>
    <w:rsid w:val="008150E3"/>
    <w:rPr>
      <w:b/>
      <w:bCs/>
      <w:iCs/>
      <w:color w:val="FF0000"/>
    </w:rPr>
  </w:style>
  <w:style w:type="paragraph" w:customStyle="1" w:styleId="Tussenkopje">
    <w:name w:val="Tussenkopje"/>
    <w:basedOn w:val="Standaard"/>
    <w:next w:val="Standaard"/>
    <w:qFormat/>
    <w:rsid w:val="006600CF"/>
    <w:pPr>
      <w:keepNext/>
      <w:spacing w:before="280"/>
    </w:pPr>
    <w:rPr>
      <w:b/>
      <w:sz w:val="22"/>
      <w:szCs w:val="22"/>
    </w:rPr>
  </w:style>
  <w:style w:type="paragraph" w:customStyle="1" w:styleId="Inleiding">
    <w:name w:val="Inleiding"/>
    <w:basedOn w:val="Standaard"/>
    <w:next w:val="Standaard"/>
    <w:qFormat/>
    <w:rsid w:val="00755FE2"/>
    <w:rPr>
      <w:b/>
    </w:rPr>
  </w:style>
  <w:style w:type="paragraph" w:customStyle="1" w:styleId="OpsommingBullet">
    <w:name w:val="Opsomming Bullet"/>
    <w:basedOn w:val="Lijstalinea"/>
    <w:qFormat/>
    <w:rsid w:val="0073750B"/>
    <w:pPr>
      <w:numPr>
        <w:numId w:val="2"/>
      </w:numPr>
    </w:pPr>
  </w:style>
  <w:style w:type="paragraph" w:customStyle="1" w:styleId="OpsommingCijfers">
    <w:name w:val="Opsomming Cijfers"/>
    <w:basedOn w:val="Standaard"/>
    <w:qFormat/>
    <w:rsid w:val="0073750B"/>
    <w:pPr>
      <w:numPr>
        <w:numId w:val="1"/>
      </w:numPr>
      <w:ind w:left="227" w:hanging="227"/>
    </w:pPr>
  </w:style>
  <w:style w:type="paragraph" w:customStyle="1" w:styleId="nadruk">
    <w:name w:val="nadruk"/>
    <w:basedOn w:val="Standaard"/>
    <w:next w:val="Standaard"/>
    <w:qFormat/>
    <w:rsid w:val="00755FE2"/>
    <w:rPr>
      <w:b/>
    </w:rPr>
  </w:style>
  <w:style w:type="paragraph" w:customStyle="1" w:styleId="SubtieleBenadrukking">
    <w:name w:val="Subtiele Benadrukking"/>
    <w:basedOn w:val="Standaard"/>
    <w:next w:val="Standaard"/>
    <w:qFormat/>
    <w:rsid w:val="00755FE2"/>
    <w:rPr>
      <w:i/>
    </w:rPr>
  </w:style>
  <w:style w:type="paragraph" w:customStyle="1" w:styleId="IntensieveBenadrukking">
    <w:name w:val="Intensieve Benadrukking"/>
    <w:basedOn w:val="Standaard"/>
    <w:next w:val="Standaard"/>
    <w:qFormat/>
    <w:rsid w:val="00755FE2"/>
    <w:rPr>
      <w:b/>
      <w:i/>
      <w:color w:val="E5E5E5"/>
    </w:rPr>
  </w:style>
  <w:style w:type="paragraph" w:customStyle="1" w:styleId="citaat">
    <w:name w:val="citaat"/>
    <w:basedOn w:val="Standaard"/>
    <w:next w:val="Standaard"/>
    <w:qFormat/>
    <w:rsid w:val="00755FE2"/>
    <w:rPr>
      <w:color w:val="666666"/>
    </w:rPr>
  </w:style>
  <w:style w:type="paragraph" w:styleId="Koptekst">
    <w:name w:val="header"/>
    <w:basedOn w:val="Standaard"/>
    <w:link w:val="KoptekstChar"/>
    <w:uiPriority w:val="99"/>
    <w:unhideWhenUsed/>
    <w:rsid w:val="008536CA"/>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8536CA"/>
    <w:rPr>
      <w:sz w:val="17"/>
      <w:szCs w:val="17"/>
    </w:rPr>
  </w:style>
  <w:style w:type="paragraph" w:styleId="Voettekst">
    <w:name w:val="footer"/>
    <w:basedOn w:val="Standaard"/>
    <w:link w:val="VoettekstChar"/>
    <w:uiPriority w:val="99"/>
    <w:unhideWhenUsed/>
    <w:qFormat/>
    <w:rsid w:val="00AE0427"/>
    <w:pPr>
      <w:spacing w:line="240" w:lineRule="auto"/>
      <w:jc w:val="right"/>
    </w:pPr>
  </w:style>
  <w:style w:type="character" w:customStyle="1" w:styleId="VoettekstChar">
    <w:name w:val="Voettekst Char"/>
    <w:basedOn w:val="Standaardalinea-lettertype"/>
    <w:link w:val="Voettekst"/>
    <w:uiPriority w:val="99"/>
    <w:rsid w:val="00AE0427"/>
  </w:style>
  <w:style w:type="table" w:styleId="Tabelraster">
    <w:name w:val="Table Grid"/>
    <w:basedOn w:val="Standaardtabel"/>
    <w:rsid w:val="00C54D3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B10F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semiHidden/>
    <w:unhideWhenUsed/>
    <w:qFormat/>
    <w:rsid w:val="000200DD"/>
    <w:pPr>
      <w:outlineLvl w:val="9"/>
    </w:pPr>
  </w:style>
  <w:style w:type="character" w:styleId="Hyperlink">
    <w:name w:val="Hyperlink"/>
    <w:basedOn w:val="Standaardalinea-lettertype"/>
    <w:rsid w:val="00EF7B96"/>
    <w:rPr>
      <w:color w:val="0000FF"/>
      <w:u w:val="single"/>
    </w:rPr>
  </w:style>
  <w:style w:type="paragraph" w:styleId="Inhopg1">
    <w:name w:val="toc 1"/>
    <w:basedOn w:val="Standaard"/>
    <w:next w:val="Standaard"/>
    <w:uiPriority w:val="39"/>
    <w:rsid w:val="008150E3"/>
    <w:pPr>
      <w:tabs>
        <w:tab w:val="left" w:pos="454"/>
        <w:tab w:val="right" w:pos="8505"/>
      </w:tabs>
      <w:spacing w:before="280"/>
      <w:ind w:left="454" w:hanging="454"/>
    </w:pPr>
    <w:rPr>
      <w:rFonts w:eastAsiaTheme="minorEastAsia" w:cstheme="minorBidi"/>
      <w:b/>
      <w:bCs/>
      <w:noProof/>
      <w:color w:val="FF0000"/>
      <w:sz w:val="22"/>
      <w:szCs w:val="22"/>
      <w:lang w:eastAsia="nl-NL"/>
    </w:rPr>
  </w:style>
  <w:style w:type="paragraph" w:customStyle="1" w:styleId="Adreskopje">
    <w:name w:val="Adres kopje"/>
    <w:basedOn w:val="Standaard"/>
    <w:qFormat/>
    <w:rsid w:val="001E0FC0"/>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1E0FC0"/>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E0FC0"/>
    <w:rPr>
      <w:rFonts w:ascii="Tahoma" w:hAnsi="Tahoma" w:cs="Tahoma"/>
      <w:sz w:val="16"/>
      <w:szCs w:val="16"/>
    </w:rPr>
  </w:style>
  <w:style w:type="paragraph" w:customStyle="1" w:styleId="Rapporttitel">
    <w:name w:val="Rapporttitel"/>
    <w:basedOn w:val="Kop1"/>
    <w:next w:val="Standaard"/>
    <w:qFormat/>
    <w:rsid w:val="008150E3"/>
    <w:pPr>
      <w:pageBreakBefore w:val="0"/>
      <w:numPr>
        <w:numId w:val="0"/>
      </w:numPr>
      <w:spacing w:before="840" w:after="280" w:line="560" w:lineRule="exact"/>
      <w:ind w:right="2126"/>
    </w:pPr>
  </w:style>
  <w:style w:type="paragraph" w:styleId="Ondertitel">
    <w:name w:val="Subtitle"/>
    <w:basedOn w:val="Standaard"/>
    <w:next w:val="Standaard"/>
    <w:link w:val="OndertitelChar"/>
    <w:uiPriority w:val="11"/>
    <w:rsid w:val="00523AE9"/>
    <w:pPr>
      <w:numPr>
        <w:ilvl w:val="1"/>
      </w:numPr>
      <w:ind w:right="2125"/>
    </w:pPr>
    <w:rPr>
      <w:rFonts w:eastAsiaTheme="majorEastAsia" w:cstheme="majorBidi"/>
      <w:b/>
      <w:iCs/>
      <w:color w:val="000000" w:themeColor="text1"/>
      <w:spacing w:val="15"/>
      <w:sz w:val="22"/>
      <w:szCs w:val="22"/>
    </w:rPr>
  </w:style>
  <w:style w:type="character" w:customStyle="1" w:styleId="OndertitelChar">
    <w:name w:val="Ondertitel Char"/>
    <w:basedOn w:val="Standaardalinea-lettertype"/>
    <w:link w:val="Ondertitel"/>
    <w:uiPriority w:val="11"/>
    <w:rsid w:val="00523AE9"/>
    <w:rPr>
      <w:rFonts w:eastAsiaTheme="majorEastAsia" w:cstheme="majorBidi"/>
      <w:b/>
      <w:iCs/>
      <w:color w:val="000000" w:themeColor="text1"/>
      <w:spacing w:val="15"/>
      <w:sz w:val="22"/>
      <w:szCs w:val="22"/>
    </w:rPr>
  </w:style>
  <w:style w:type="paragraph" w:customStyle="1" w:styleId="Inhoudkop">
    <w:name w:val="Inhoudkop"/>
    <w:basedOn w:val="Kop1"/>
    <w:next w:val="Standaard"/>
    <w:qFormat/>
    <w:rsid w:val="008150E3"/>
    <w:pPr>
      <w:numPr>
        <w:numId w:val="0"/>
      </w:numPr>
      <w:spacing w:after="1120" w:line="560" w:lineRule="exact"/>
    </w:pPr>
  </w:style>
  <w:style w:type="character" w:customStyle="1" w:styleId="Kop5Char">
    <w:name w:val="Kop 5 Char"/>
    <w:basedOn w:val="Standaardalinea-lettertype"/>
    <w:link w:val="Kop5"/>
    <w:uiPriority w:val="9"/>
    <w:semiHidden/>
    <w:rsid w:val="008150E3"/>
    <w:rPr>
      <w:rFonts w:eastAsiaTheme="majorEastAsia" w:cstheme="majorBidi"/>
      <w:color w:val="FF0000"/>
    </w:rPr>
  </w:style>
  <w:style w:type="character" w:customStyle="1" w:styleId="Kop6Char">
    <w:name w:val="Kop 6 Char"/>
    <w:basedOn w:val="Standaardalinea-lettertype"/>
    <w:link w:val="Kop6"/>
    <w:uiPriority w:val="9"/>
    <w:semiHidden/>
    <w:rsid w:val="00D45316"/>
    <w:rPr>
      <w:rFonts w:asciiTheme="majorHAnsi" w:eastAsiaTheme="majorEastAsia" w:hAnsiTheme="majorHAnsi" w:cstheme="majorBidi"/>
      <w:i/>
      <w:iCs/>
      <w:color w:val="823300" w:themeColor="accent1" w:themeShade="7F"/>
    </w:rPr>
  </w:style>
  <w:style w:type="character" w:customStyle="1" w:styleId="Kop7Char">
    <w:name w:val="Kop 7 Char"/>
    <w:basedOn w:val="Standaardalinea-lettertype"/>
    <w:link w:val="Kop7"/>
    <w:uiPriority w:val="9"/>
    <w:semiHidden/>
    <w:rsid w:val="00D45316"/>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uiPriority w:val="9"/>
    <w:semiHidden/>
    <w:rsid w:val="00D45316"/>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uiPriority w:val="9"/>
    <w:semiHidden/>
    <w:rsid w:val="00D45316"/>
    <w:rPr>
      <w:rFonts w:asciiTheme="majorHAnsi" w:eastAsiaTheme="majorEastAsia" w:hAnsiTheme="majorHAnsi" w:cstheme="majorBidi"/>
      <w:i/>
      <w:iCs/>
      <w:color w:val="404040" w:themeColor="text1" w:themeTint="BF"/>
      <w:sz w:val="20"/>
      <w:szCs w:val="20"/>
    </w:rPr>
  </w:style>
  <w:style w:type="paragraph" w:customStyle="1" w:styleId="Alineakopje">
    <w:name w:val="Alineakopje"/>
    <w:basedOn w:val="Standaard"/>
    <w:qFormat/>
    <w:rsid w:val="00041C8D"/>
    <w:pPr>
      <w:keepNext/>
      <w:spacing w:before="280"/>
    </w:pPr>
    <w:rPr>
      <w:i/>
    </w:rPr>
  </w:style>
  <w:style w:type="paragraph" w:styleId="Voetnoottekst">
    <w:name w:val="footnote text"/>
    <w:basedOn w:val="Standaard"/>
    <w:link w:val="VoetnoottekstChar"/>
    <w:uiPriority w:val="99"/>
    <w:unhideWhenUsed/>
    <w:rsid w:val="00D217AC"/>
    <w:pPr>
      <w:spacing w:line="200" w:lineRule="atLeast"/>
      <w:ind w:left="113" w:hanging="113"/>
    </w:pPr>
    <w:rPr>
      <w:sz w:val="17"/>
      <w:szCs w:val="17"/>
    </w:rPr>
  </w:style>
  <w:style w:type="character" w:customStyle="1" w:styleId="VoetnoottekstChar">
    <w:name w:val="Voetnoottekst Char"/>
    <w:basedOn w:val="Standaardalinea-lettertype"/>
    <w:link w:val="Voetnoottekst"/>
    <w:uiPriority w:val="99"/>
    <w:rsid w:val="00D217AC"/>
    <w:rPr>
      <w:sz w:val="17"/>
      <w:szCs w:val="17"/>
    </w:rPr>
  </w:style>
  <w:style w:type="character" w:styleId="Voetnootmarkering">
    <w:name w:val="footnote reference"/>
    <w:basedOn w:val="Standaardalinea-lettertype"/>
    <w:uiPriority w:val="99"/>
    <w:semiHidden/>
    <w:unhideWhenUsed/>
    <w:rsid w:val="008B5561"/>
    <w:rPr>
      <w:vertAlign w:val="superscript"/>
    </w:rPr>
  </w:style>
  <w:style w:type="paragraph" w:styleId="Lijstalinea">
    <w:name w:val="List Paragraph"/>
    <w:basedOn w:val="Standaard"/>
    <w:uiPriority w:val="34"/>
    <w:rsid w:val="0073750B"/>
    <w:pPr>
      <w:ind w:left="720"/>
      <w:contextualSpacing/>
    </w:pPr>
  </w:style>
  <w:style w:type="paragraph" w:customStyle="1" w:styleId="Opsommingletter">
    <w:name w:val="Opsomming letter"/>
    <w:basedOn w:val="Standaard"/>
    <w:qFormat/>
    <w:rsid w:val="0073750B"/>
    <w:pPr>
      <w:numPr>
        <w:numId w:val="3"/>
      </w:numPr>
      <w:ind w:left="227" w:hanging="227"/>
    </w:pPr>
  </w:style>
  <w:style w:type="paragraph" w:customStyle="1" w:styleId="Opsommingstreepje">
    <w:name w:val="Opsomming streepje"/>
    <w:basedOn w:val="Lijstalinea"/>
    <w:qFormat/>
    <w:rsid w:val="00137A84"/>
    <w:pPr>
      <w:numPr>
        <w:ilvl w:val="1"/>
        <w:numId w:val="2"/>
      </w:numPr>
    </w:pPr>
  </w:style>
  <w:style w:type="paragraph" w:customStyle="1" w:styleId="Figuurkop">
    <w:name w:val="Figuurkop"/>
    <w:basedOn w:val="Tussenkopje"/>
    <w:qFormat/>
    <w:rsid w:val="001D4CF0"/>
    <w:pPr>
      <w:spacing w:before="560" w:after="280"/>
    </w:pPr>
    <w:rPr>
      <w:sz w:val="18"/>
    </w:rPr>
  </w:style>
  <w:style w:type="paragraph" w:customStyle="1" w:styleId="kolomkop">
    <w:name w:val="kolomkop"/>
    <w:basedOn w:val="Figuurkop"/>
    <w:link w:val="kolomkopChar"/>
    <w:qFormat/>
    <w:rsid w:val="00BC3EF0"/>
    <w:pPr>
      <w:keepNext w:val="0"/>
      <w:spacing w:before="0" w:after="0"/>
    </w:pPr>
    <w:rPr>
      <w:b w:val="0"/>
    </w:rPr>
  </w:style>
  <w:style w:type="paragraph" w:customStyle="1" w:styleId="Rijkop">
    <w:name w:val="Rijkop"/>
    <w:basedOn w:val="Figuurkop"/>
    <w:qFormat/>
    <w:rsid w:val="00BC3EF0"/>
    <w:pPr>
      <w:keepNext w:val="0"/>
      <w:spacing w:before="0" w:after="0"/>
      <w:contextualSpacing/>
    </w:pPr>
  </w:style>
  <w:style w:type="paragraph" w:customStyle="1" w:styleId="Bijschriftkopje">
    <w:name w:val="Bijschrift kopje"/>
    <w:basedOn w:val="Rijkop"/>
    <w:qFormat/>
    <w:rsid w:val="00AE0427"/>
    <w:pPr>
      <w:keepNext/>
    </w:pPr>
  </w:style>
  <w:style w:type="paragraph" w:customStyle="1" w:styleId="Bijschriftfiguur">
    <w:name w:val="Bijschrift figuur"/>
    <w:basedOn w:val="Rijkop"/>
    <w:qFormat/>
    <w:rsid w:val="00384029"/>
    <w:rPr>
      <w:b w:val="0"/>
    </w:rPr>
  </w:style>
  <w:style w:type="paragraph" w:customStyle="1" w:styleId="Bijlagekop">
    <w:name w:val="Bijlagekop"/>
    <w:basedOn w:val="Kop1"/>
    <w:next w:val="Bijlageondertitel"/>
    <w:qFormat/>
    <w:rsid w:val="00D550C4"/>
    <w:pPr>
      <w:numPr>
        <w:numId w:val="0"/>
      </w:numPr>
      <w:spacing w:after="1120"/>
    </w:pPr>
  </w:style>
  <w:style w:type="paragraph" w:customStyle="1" w:styleId="Paragraaftitelkop2bijlage">
    <w:name w:val="Paragraaftitel kop 2 bijlage"/>
    <w:basedOn w:val="Kop2"/>
    <w:next w:val="Standaard"/>
    <w:qFormat/>
    <w:rsid w:val="007D16A7"/>
    <w:pPr>
      <w:numPr>
        <w:ilvl w:val="0"/>
        <w:numId w:val="0"/>
      </w:numPr>
    </w:pPr>
  </w:style>
  <w:style w:type="paragraph" w:styleId="Inhopg2">
    <w:name w:val="toc 2"/>
    <w:basedOn w:val="Standaard"/>
    <w:next w:val="Standaard"/>
    <w:uiPriority w:val="39"/>
    <w:unhideWhenUsed/>
    <w:rsid w:val="00453B43"/>
    <w:pPr>
      <w:tabs>
        <w:tab w:val="left" w:pos="454"/>
        <w:tab w:val="right" w:pos="8505"/>
      </w:tabs>
      <w:ind w:left="454" w:hanging="454"/>
    </w:pPr>
    <w:rPr>
      <w:noProof/>
    </w:rPr>
  </w:style>
  <w:style w:type="paragraph" w:styleId="Inhopg3">
    <w:name w:val="toc 3"/>
    <w:basedOn w:val="Standaard"/>
    <w:next w:val="Standaard"/>
    <w:autoRedefine/>
    <w:uiPriority w:val="39"/>
    <w:unhideWhenUsed/>
    <w:rsid w:val="00453B43"/>
    <w:pPr>
      <w:tabs>
        <w:tab w:val="left" w:pos="454"/>
        <w:tab w:val="right" w:pos="8505"/>
      </w:tabs>
      <w:spacing w:after="100"/>
      <w:ind w:left="454" w:hanging="454"/>
    </w:pPr>
  </w:style>
  <w:style w:type="paragraph" w:styleId="Inhopg6">
    <w:name w:val="toc 6"/>
    <w:basedOn w:val="Standaard"/>
    <w:next w:val="Standaard"/>
    <w:uiPriority w:val="39"/>
    <w:unhideWhenUsed/>
    <w:rsid w:val="008150E3"/>
    <w:pPr>
      <w:tabs>
        <w:tab w:val="right" w:pos="8505"/>
      </w:tabs>
      <w:spacing w:before="1120"/>
      <w:contextualSpacing/>
    </w:pPr>
    <w:rPr>
      <w:b/>
      <w:color w:val="FF0000"/>
      <w:sz w:val="22"/>
    </w:rPr>
  </w:style>
  <w:style w:type="paragraph" w:customStyle="1" w:styleId="Bijlageondertitel">
    <w:name w:val="Bijlage ondertitel"/>
    <w:basedOn w:val="Standaard"/>
    <w:next w:val="Standaard"/>
    <w:qFormat/>
    <w:rsid w:val="008150E3"/>
    <w:pPr>
      <w:pageBreakBefore/>
      <w:numPr>
        <w:numId w:val="5"/>
      </w:numPr>
      <w:spacing w:after="560" w:line="560" w:lineRule="atLeast"/>
    </w:pPr>
    <w:rPr>
      <w:b/>
      <w:color w:val="FF0000"/>
      <w:sz w:val="42"/>
      <w:szCs w:val="42"/>
    </w:rPr>
  </w:style>
  <w:style w:type="paragraph" w:customStyle="1" w:styleId="Kopzondernummer">
    <w:name w:val="Kop zondernummer"/>
    <w:basedOn w:val="Kop1"/>
    <w:next w:val="Standaard"/>
    <w:qFormat/>
    <w:rsid w:val="008150E3"/>
    <w:pPr>
      <w:numPr>
        <w:numId w:val="0"/>
      </w:numPr>
      <w:spacing w:after="1120"/>
    </w:pPr>
  </w:style>
  <w:style w:type="paragraph" w:customStyle="1" w:styleId="Tabeltekst">
    <w:name w:val="Tabeltekst"/>
    <w:basedOn w:val="Figuurkop"/>
    <w:link w:val="TabeltekstChar"/>
    <w:qFormat/>
    <w:rsid w:val="00BC3EF0"/>
    <w:pPr>
      <w:spacing w:before="0" w:after="0"/>
    </w:pPr>
    <w:rPr>
      <w:b w:val="0"/>
    </w:rPr>
  </w:style>
  <w:style w:type="paragraph" w:styleId="Bijschrift">
    <w:name w:val="caption"/>
    <w:basedOn w:val="Standaard"/>
    <w:next w:val="Standaard"/>
    <w:uiPriority w:val="35"/>
    <w:unhideWhenUsed/>
    <w:qFormat/>
    <w:rsid w:val="007D16A7"/>
    <w:rPr>
      <w:bCs/>
      <w:color w:val="000000" w:themeColor="text1"/>
      <w:sz w:val="18"/>
      <w:szCs w:val="18"/>
    </w:rPr>
  </w:style>
  <w:style w:type="character" w:styleId="Verwijzingopmerking">
    <w:name w:val="annotation reference"/>
    <w:basedOn w:val="Standaardalinea-lettertype"/>
    <w:semiHidden/>
    <w:unhideWhenUsed/>
    <w:rsid w:val="00050A29"/>
    <w:rPr>
      <w:sz w:val="16"/>
      <w:szCs w:val="16"/>
    </w:rPr>
  </w:style>
  <w:style w:type="paragraph" w:styleId="Tekstopmerking">
    <w:name w:val="annotation text"/>
    <w:basedOn w:val="Standaard"/>
    <w:link w:val="TekstopmerkingChar"/>
    <w:unhideWhenUsed/>
    <w:rsid w:val="00050A29"/>
    <w:pPr>
      <w:spacing w:line="240" w:lineRule="auto"/>
    </w:pPr>
    <w:rPr>
      <w:sz w:val="20"/>
      <w:szCs w:val="20"/>
    </w:rPr>
  </w:style>
  <w:style w:type="character" w:customStyle="1" w:styleId="TekstopmerkingChar">
    <w:name w:val="Tekst opmerking Char"/>
    <w:basedOn w:val="Standaardalinea-lettertype"/>
    <w:link w:val="Tekstopmerking"/>
    <w:rsid w:val="00050A29"/>
    <w:rPr>
      <w:sz w:val="20"/>
      <w:szCs w:val="20"/>
    </w:rPr>
  </w:style>
  <w:style w:type="paragraph" w:styleId="Onderwerpvanopmerking">
    <w:name w:val="annotation subject"/>
    <w:basedOn w:val="Tekstopmerking"/>
    <w:next w:val="Tekstopmerking"/>
    <w:link w:val="OnderwerpvanopmerkingChar"/>
    <w:uiPriority w:val="99"/>
    <w:semiHidden/>
    <w:unhideWhenUsed/>
    <w:rsid w:val="00050A29"/>
    <w:rPr>
      <w:b/>
      <w:bCs/>
    </w:rPr>
  </w:style>
  <w:style w:type="character" w:customStyle="1" w:styleId="OnderwerpvanopmerkingChar">
    <w:name w:val="Onderwerp van opmerking Char"/>
    <w:basedOn w:val="TekstopmerkingChar"/>
    <w:link w:val="Onderwerpvanopmerking"/>
    <w:uiPriority w:val="99"/>
    <w:semiHidden/>
    <w:rsid w:val="00050A29"/>
    <w:rPr>
      <w:b/>
      <w:bCs/>
      <w:sz w:val="20"/>
      <w:szCs w:val="20"/>
    </w:rPr>
  </w:style>
  <w:style w:type="paragraph" w:customStyle="1" w:styleId="voorpagtekst">
    <w:name w:val="voorpag tekst"/>
    <w:basedOn w:val="Standaard"/>
    <w:qFormat/>
    <w:rsid w:val="00B155B5"/>
    <w:pPr>
      <w:suppressAutoHyphens/>
      <w:overflowPunct w:val="0"/>
      <w:autoSpaceDE w:val="0"/>
      <w:spacing w:line="270" w:lineRule="atLeast"/>
      <w:ind w:left="2211"/>
      <w:contextualSpacing/>
      <w:textAlignment w:val="baseline"/>
    </w:pPr>
    <w:rPr>
      <w:rFonts w:ascii="Arial" w:eastAsia="Times New Roman" w:hAnsi="Arial"/>
      <w:sz w:val="20"/>
      <w:szCs w:val="20"/>
      <w:lang w:eastAsia="nl-NL"/>
    </w:rPr>
  </w:style>
  <w:style w:type="paragraph" w:customStyle="1" w:styleId="tabelkopjekleinIBA">
    <w:name w:val="tabelkopje klein IBA"/>
    <w:basedOn w:val="Standaard"/>
    <w:next w:val="Standaard"/>
    <w:rsid w:val="00B155B5"/>
    <w:pPr>
      <w:framePr w:hSpace="142" w:wrap="around" w:vAnchor="page" w:hAnchor="margin" w:xAlign="right" w:y="12815"/>
      <w:suppressAutoHyphens/>
      <w:overflowPunct w:val="0"/>
      <w:autoSpaceDE w:val="0"/>
      <w:spacing w:line="270" w:lineRule="atLeast"/>
      <w:contextualSpacing/>
      <w:suppressOverlap/>
      <w:textAlignment w:val="baseline"/>
    </w:pPr>
    <w:rPr>
      <w:rFonts w:ascii="Arial" w:eastAsia="Times New Roman" w:hAnsi="Arial"/>
      <w:b/>
      <w:color w:val="FFFFFF" w:themeColor="background1"/>
      <w:sz w:val="16"/>
      <w:szCs w:val="18"/>
      <w:lang w:eastAsia="nl-NL"/>
    </w:rPr>
  </w:style>
  <w:style w:type="paragraph" w:customStyle="1" w:styleId="tabeltekstkleintIBA">
    <w:name w:val="tabeltekst klein t IBA"/>
    <w:basedOn w:val="Standaard"/>
    <w:rsid w:val="00B155B5"/>
    <w:pPr>
      <w:framePr w:hSpace="142" w:wrap="around" w:vAnchor="page" w:hAnchor="margin" w:y="12815"/>
      <w:suppressAutoHyphens/>
      <w:overflowPunct w:val="0"/>
      <w:autoSpaceDE w:val="0"/>
      <w:spacing w:line="270" w:lineRule="atLeast"/>
      <w:contextualSpacing/>
      <w:suppressOverlap/>
      <w:textAlignment w:val="baseline"/>
    </w:pPr>
    <w:rPr>
      <w:rFonts w:ascii="Arial" w:eastAsia="Times New Roman" w:hAnsi="Arial"/>
      <w:sz w:val="14"/>
      <w:szCs w:val="20"/>
      <w:lang w:eastAsia="nl-NL"/>
    </w:rPr>
  </w:style>
  <w:style w:type="paragraph" w:customStyle="1" w:styleId="Referentie">
    <w:name w:val="Referentie"/>
    <w:basedOn w:val="Standaard"/>
    <w:rsid w:val="00AE0427"/>
    <w:pPr>
      <w:framePr w:wrap="around" w:vAnchor="page" w:hAnchor="page" w:x="670" w:y="511"/>
      <w:tabs>
        <w:tab w:val="right" w:pos="2020"/>
      </w:tabs>
      <w:suppressAutoHyphens/>
      <w:overflowPunct w:val="0"/>
      <w:autoSpaceDE w:val="0"/>
      <w:spacing w:line="270" w:lineRule="atLeast"/>
      <w:suppressOverlap/>
      <w:textAlignment w:val="baseline"/>
    </w:pPr>
    <w:rPr>
      <w:rFonts w:eastAsia="Times New Roman"/>
      <w:sz w:val="16"/>
      <w:szCs w:val="20"/>
      <w:lang w:eastAsia="nl-NL"/>
    </w:rPr>
  </w:style>
  <w:style w:type="paragraph" w:customStyle="1" w:styleId="Referentie1ste">
    <w:name w:val="Referentie1ste"/>
    <w:basedOn w:val="Referentie"/>
    <w:rsid w:val="00296D28"/>
    <w:pPr>
      <w:framePr w:wrap="around"/>
      <w:spacing w:before="80"/>
    </w:pPr>
  </w:style>
  <w:style w:type="paragraph" w:customStyle="1" w:styleId="kolomkoplinkswitenvet">
    <w:name w:val="kolomkop links;wit en vet"/>
    <w:basedOn w:val="kolomkop"/>
    <w:qFormat/>
    <w:rsid w:val="00C45130"/>
    <w:pPr>
      <w:framePr w:hSpace="142" w:wrap="around" w:vAnchor="page" w:hAnchor="text" w:y="11341"/>
      <w:suppressOverlap/>
    </w:pPr>
    <w:rPr>
      <w:color w:val="FFFFFF" w:themeColor="background1"/>
    </w:rPr>
  </w:style>
  <w:style w:type="paragraph" w:customStyle="1" w:styleId="kolomkoplinks">
    <w:name w:val="kolomkop links"/>
    <w:aliases w:val="wit en vet"/>
    <w:basedOn w:val="kolomkop"/>
    <w:rsid w:val="00C45130"/>
    <w:pPr>
      <w:framePr w:hSpace="142" w:wrap="around" w:vAnchor="page" w:hAnchor="text" w:y="11341"/>
      <w:suppressOverlap/>
    </w:pPr>
    <w:rPr>
      <w:color w:val="FFFFFF" w:themeColor="background1"/>
    </w:rPr>
  </w:style>
  <w:style w:type="paragraph" w:styleId="Inhopg7">
    <w:name w:val="toc 7"/>
    <w:basedOn w:val="Standaard"/>
    <w:next w:val="Standaard"/>
    <w:autoRedefine/>
    <w:uiPriority w:val="39"/>
    <w:unhideWhenUsed/>
    <w:rsid w:val="001B4B79"/>
    <w:pPr>
      <w:spacing w:after="100"/>
      <w:ind w:left="1260"/>
    </w:pPr>
  </w:style>
  <w:style w:type="paragraph" w:customStyle="1" w:styleId="tabelkopwit">
    <w:name w:val="tabelkop wit"/>
    <w:basedOn w:val="Standaard"/>
    <w:qFormat/>
    <w:rsid w:val="001D4CF0"/>
    <w:pPr>
      <w:framePr w:hSpace="142" w:wrap="around" w:vAnchor="page" w:hAnchor="margin" w:y="12475"/>
      <w:suppressOverlap/>
    </w:pPr>
    <w:rPr>
      <w:b/>
      <w:color w:val="FFFFFF" w:themeColor="background1"/>
      <w:sz w:val="18"/>
      <w:szCs w:val="22"/>
    </w:rPr>
  </w:style>
  <w:style w:type="paragraph" w:customStyle="1" w:styleId="Afbeelding">
    <w:name w:val="Afbeelding"/>
    <w:basedOn w:val="Standaard"/>
    <w:qFormat/>
    <w:rsid w:val="001D4CF0"/>
    <w:pPr>
      <w:spacing w:after="280"/>
    </w:pPr>
  </w:style>
  <w:style w:type="paragraph" w:customStyle="1" w:styleId="tabelkop">
    <w:name w:val="tabelkop"/>
    <w:basedOn w:val="Figuurkop"/>
    <w:qFormat/>
    <w:rsid w:val="00BC3EF0"/>
    <w:pPr>
      <w:spacing w:before="280" w:after="0"/>
    </w:pPr>
    <w:rPr>
      <w:b w:val="0"/>
    </w:rPr>
  </w:style>
  <w:style w:type="paragraph" w:customStyle="1" w:styleId="Tabelkopje">
    <w:name w:val="Tabelkopje"/>
    <w:basedOn w:val="Tabeltekst"/>
    <w:link w:val="TabelkopjeChar"/>
    <w:qFormat/>
    <w:rsid w:val="00BC3EF0"/>
    <w:pPr>
      <w:keepNext w:val="0"/>
      <w:spacing w:before="10"/>
    </w:pPr>
  </w:style>
  <w:style w:type="character" w:customStyle="1" w:styleId="TabeltekstChar">
    <w:name w:val="Tabeltekst Char"/>
    <w:basedOn w:val="Standaardalinea-lettertype"/>
    <w:link w:val="Tabeltekst"/>
    <w:rsid w:val="00BC3EF0"/>
    <w:rPr>
      <w:sz w:val="18"/>
      <w:szCs w:val="22"/>
    </w:rPr>
  </w:style>
  <w:style w:type="character" w:customStyle="1" w:styleId="TabelkopjeChar">
    <w:name w:val="Tabelkopje Char"/>
    <w:basedOn w:val="TabeltekstChar"/>
    <w:link w:val="Tabelkopje"/>
    <w:rsid w:val="00BC3EF0"/>
    <w:rPr>
      <w:sz w:val="18"/>
      <w:szCs w:val="22"/>
    </w:rPr>
  </w:style>
  <w:style w:type="paragraph" w:customStyle="1" w:styleId="Tabelsubkopvet">
    <w:name w:val="Tabel subkop vet"/>
    <w:basedOn w:val="Standaard"/>
    <w:link w:val="TabelsubkopvetChar"/>
    <w:qFormat/>
    <w:rsid w:val="002359DE"/>
    <w:pPr>
      <w:keepNext/>
      <w:keepLines/>
    </w:pPr>
    <w:rPr>
      <w:b/>
      <w:sz w:val="18"/>
    </w:rPr>
  </w:style>
  <w:style w:type="character" w:customStyle="1" w:styleId="TabelsubkopvetChar">
    <w:name w:val="Tabel subkop vet Char"/>
    <w:basedOn w:val="Standaardalinea-lettertype"/>
    <w:link w:val="Tabelsubkopvet"/>
    <w:rsid w:val="002359DE"/>
    <w:rPr>
      <w:b/>
      <w:sz w:val="18"/>
    </w:rPr>
  </w:style>
  <w:style w:type="paragraph" w:customStyle="1" w:styleId="Tabelkop2ingrijzevak">
    <w:name w:val="Tabelkop 2 in grijze vak"/>
    <w:basedOn w:val="Standaard"/>
    <w:link w:val="Tabelkop2ingrijzevakChar"/>
    <w:qFormat/>
    <w:rsid w:val="00DC1C3D"/>
    <w:pPr>
      <w:spacing w:after="80"/>
    </w:pPr>
    <w:rPr>
      <w:b/>
      <w:sz w:val="18"/>
    </w:rPr>
  </w:style>
  <w:style w:type="character" w:customStyle="1" w:styleId="Tabelkop2ingrijzevakChar">
    <w:name w:val="Tabelkop 2 in grijze vak Char"/>
    <w:basedOn w:val="Standaardalinea-lettertype"/>
    <w:link w:val="Tabelkop2ingrijzevak"/>
    <w:rsid w:val="00DC1C3D"/>
    <w:rPr>
      <w:b/>
      <w:sz w:val="18"/>
    </w:rPr>
  </w:style>
  <w:style w:type="paragraph" w:customStyle="1" w:styleId="Tabelkop1bovenzwlijn">
    <w:name w:val="Tabelkop 1 boven zw lijn"/>
    <w:basedOn w:val="Standaard"/>
    <w:link w:val="Tabelkop1bovenzwlijnChar"/>
    <w:autoRedefine/>
    <w:qFormat/>
    <w:rsid w:val="00DC1C3D"/>
    <w:pPr>
      <w:spacing w:before="160" w:after="40"/>
    </w:pPr>
    <w:rPr>
      <w:b/>
      <w:sz w:val="18"/>
    </w:rPr>
  </w:style>
  <w:style w:type="paragraph" w:customStyle="1" w:styleId="Tabelkop3aantallen">
    <w:name w:val="Tabelkop 3 aantallen"/>
    <w:basedOn w:val="Tabelkop2ingrijzevak"/>
    <w:link w:val="Tabelkop3aantallenChar"/>
    <w:qFormat/>
    <w:rsid w:val="002359DE"/>
    <w:pPr>
      <w:jc w:val="right"/>
    </w:pPr>
  </w:style>
  <w:style w:type="character" w:customStyle="1" w:styleId="Tabelkop1bovenzwlijnChar">
    <w:name w:val="Tabelkop 1 boven zw lijn Char"/>
    <w:basedOn w:val="TabelsubkopvetChar"/>
    <w:link w:val="Tabelkop1bovenzwlijn"/>
    <w:rsid w:val="00DC1C3D"/>
    <w:rPr>
      <w:b/>
      <w:sz w:val="18"/>
    </w:rPr>
  </w:style>
  <w:style w:type="character" w:customStyle="1" w:styleId="Tabelkop3aantallenChar">
    <w:name w:val="Tabelkop 3 aantallen Char"/>
    <w:basedOn w:val="Tabelkop2ingrijzevakChar"/>
    <w:link w:val="Tabelkop3aantallen"/>
    <w:rsid w:val="002359DE"/>
    <w:rPr>
      <w:b/>
      <w:sz w:val="18"/>
    </w:rPr>
  </w:style>
  <w:style w:type="paragraph" w:customStyle="1" w:styleId="Tabeltekstaantallen">
    <w:name w:val="Tabeltekst aantallen"/>
    <w:basedOn w:val="Tabelkop3aantallen"/>
    <w:link w:val="TabeltekstaantallenChar"/>
    <w:qFormat/>
    <w:rsid w:val="00DC1C3D"/>
    <w:pPr>
      <w:spacing w:after="0"/>
    </w:pPr>
    <w:rPr>
      <w:b w:val="0"/>
    </w:rPr>
  </w:style>
  <w:style w:type="character" w:customStyle="1" w:styleId="kolomkopChar">
    <w:name w:val="kolomkop Char"/>
    <w:basedOn w:val="TabelkopjeChar"/>
    <w:link w:val="kolomkop"/>
    <w:rsid w:val="002359DE"/>
    <w:rPr>
      <w:sz w:val="18"/>
      <w:szCs w:val="22"/>
    </w:rPr>
  </w:style>
  <w:style w:type="character" w:customStyle="1" w:styleId="TabeltekstaantallenChar">
    <w:name w:val="Tabeltekst aantallen Char"/>
    <w:basedOn w:val="kolomkopChar"/>
    <w:link w:val="Tabeltekstaantallen"/>
    <w:rsid w:val="00DC1C3D"/>
    <w:rPr>
      <w:sz w:val="18"/>
      <w:szCs w:val="22"/>
    </w:rPr>
  </w:style>
  <w:style w:type="paragraph" w:customStyle="1" w:styleId="Tabelstandaardtekst">
    <w:name w:val="Tabel standaard tekst"/>
    <w:basedOn w:val="Standaard"/>
    <w:link w:val="TabelstandaardtekstChar"/>
    <w:autoRedefine/>
    <w:qFormat/>
    <w:rsid w:val="00DC1C3D"/>
    <w:pPr>
      <w:keepNext/>
      <w:spacing w:line="240" w:lineRule="auto"/>
    </w:pPr>
    <w:rPr>
      <w:sz w:val="18"/>
      <w:szCs w:val="22"/>
    </w:rPr>
  </w:style>
  <w:style w:type="character" w:customStyle="1" w:styleId="TabelstandaardtekstChar">
    <w:name w:val="Tabel standaard tekst Char"/>
    <w:basedOn w:val="Standaardalinea-lettertype"/>
    <w:link w:val="Tabelstandaardtekst"/>
    <w:rsid w:val="00DC1C3D"/>
    <w:rPr>
      <w:sz w:val="18"/>
      <w:szCs w:val="22"/>
    </w:rPr>
  </w:style>
  <w:style w:type="paragraph" w:customStyle="1" w:styleId="Tabelopmerkingtekst">
    <w:name w:val="Tabel opmerking tekst"/>
    <w:basedOn w:val="Tabelstandaardtekst"/>
    <w:link w:val="TabelopmerkingtekstChar"/>
    <w:autoRedefine/>
    <w:qFormat/>
    <w:rsid w:val="00DC1C3D"/>
    <w:pPr>
      <w:spacing w:line="240" w:lineRule="atLeast"/>
    </w:pPr>
    <w:rPr>
      <w:i/>
      <w:color w:val="787878"/>
    </w:rPr>
  </w:style>
  <w:style w:type="character" w:customStyle="1" w:styleId="TabelopmerkingtekstChar">
    <w:name w:val="Tabel opmerking tekst Char"/>
    <w:basedOn w:val="TekstopmerkingChar"/>
    <w:link w:val="Tabelopmerkingtekst"/>
    <w:rsid w:val="00DC1C3D"/>
    <w:rPr>
      <w:i/>
      <w:color w:val="787878"/>
      <w:sz w:val="18"/>
      <w:szCs w:val="22"/>
    </w:rPr>
  </w:style>
  <w:style w:type="paragraph" w:styleId="Geenafstand">
    <w:name w:val="No Spacing"/>
    <w:uiPriority w:val="1"/>
    <w:qFormat/>
    <w:rsid w:val="00B23C57"/>
    <w:pPr>
      <w:spacing w:line="240" w:lineRule="auto"/>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hyperlink" Target="http://www.inspectieszw.nl"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2.emf"/><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1.xml"/><Relationship Id="rId27" Type="http://schemas.openxmlformats.org/officeDocument/2006/relationships/header" Target="header5.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JR\GP%20Groot%20B.V\HB-21HB0053%20Aanbrengen%20kantplanken%20voetbalvelden%20-%20Documents\06-Producten%20Infra\03-Contracten\190717%20VG%20plan%20ontwerpfase%20IB%20Amsterdam%20in%20huisstijl.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5CDA7FF7E944FA0BE6630CD62878956"/>
        <w:category>
          <w:name w:val="Algemeen"/>
          <w:gallery w:val="placeholder"/>
        </w:category>
        <w:types>
          <w:type w:val="bbPlcHdr"/>
        </w:types>
        <w:behaviors>
          <w:behavior w:val="content"/>
        </w:behaviors>
        <w:guid w:val="{398E2BEA-DF97-45D2-8774-C8ECFB308DBD}"/>
      </w:docPartPr>
      <w:docPartBody>
        <w:p w:rsidR="00CA5B81" w:rsidRDefault="00A942DD">
          <w:pPr>
            <w:pStyle w:val="B5CDA7FF7E944FA0BE6630CD62878956"/>
          </w:pPr>
          <w:r w:rsidRPr="00B11BAB">
            <w:rPr>
              <w:rStyle w:val="Tekstvantijdelijkeaanduiding"/>
            </w:rPr>
            <w:t>Kies een item.</w:t>
          </w:r>
        </w:p>
      </w:docPartBody>
    </w:docPart>
    <w:docPart>
      <w:docPartPr>
        <w:name w:val="58F9B9B385CE4DC28F8173D7BCE46D92"/>
        <w:category>
          <w:name w:val="Algemeen"/>
          <w:gallery w:val="placeholder"/>
        </w:category>
        <w:types>
          <w:type w:val="bbPlcHdr"/>
        </w:types>
        <w:behaviors>
          <w:behavior w:val="content"/>
        </w:behaviors>
        <w:guid w:val="{D64C379B-8E2E-48BB-94E1-9A862D00DA07}"/>
      </w:docPartPr>
      <w:docPartBody>
        <w:p w:rsidR="00CA5B81" w:rsidRDefault="00A942DD">
          <w:pPr>
            <w:pStyle w:val="58F9B9B385CE4DC28F8173D7BCE46D92"/>
          </w:pPr>
          <w:r w:rsidRPr="008A6CDE">
            <w:rPr>
              <w:rStyle w:val="Tekstvantijdelijkeaanduiding"/>
            </w:rPr>
            <w:t>Klik hier als u een datum wilt invoeren.</w:t>
          </w:r>
        </w:p>
      </w:docPartBody>
    </w:docPart>
    <w:docPart>
      <w:docPartPr>
        <w:name w:val="A9080176A18749B5A5DE2B92488C3DA9"/>
        <w:category>
          <w:name w:val="Algemeen"/>
          <w:gallery w:val="placeholder"/>
        </w:category>
        <w:types>
          <w:type w:val="bbPlcHdr"/>
        </w:types>
        <w:behaviors>
          <w:behavior w:val="content"/>
        </w:behaviors>
        <w:guid w:val="{5C6A109C-ACD6-4617-9281-6F9F9C7D44EE}"/>
      </w:docPartPr>
      <w:docPartBody>
        <w:p w:rsidR="00000000" w:rsidRDefault="00CA5B81" w:rsidP="00CA5B81">
          <w:pPr>
            <w:pStyle w:val="A9080176A18749B5A5DE2B92488C3DA9"/>
          </w:pPr>
          <w:r w:rsidRPr="00B11BAB">
            <w:rPr>
              <w:rStyle w:val="Tekstvantijdelijkeaanduiding"/>
            </w:rPr>
            <w:t>Kies een item.</w:t>
          </w:r>
        </w:p>
      </w:docPartBody>
    </w:docPart>
    <w:docPart>
      <w:docPartPr>
        <w:name w:val="37575DE476E54CBD9FA4A16110294965"/>
        <w:category>
          <w:name w:val="Algemeen"/>
          <w:gallery w:val="placeholder"/>
        </w:category>
        <w:types>
          <w:type w:val="bbPlcHdr"/>
        </w:types>
        <w:behaviors>
          <w:behavior w:val="content"/>
        </w:behaviors>
        <w:guid w:val="{572338D2-D02D-4802-B91C-2D4D5F354AE6}"/>
      </w:docPartPr>
      <w:docPartBody>
        <w:p w:rsidR="00000000" w:rsidRDefault="00CA5B81" w:rsidP="00CA5B81">
          <w:pPr>
            <w:pStyle w:val="37575DE476E54CBD9FA4A16110294965"/>
          </w:pPr>
          <w:r w:rsidRPr="008A6CDE">
            <w:rPr>
              <w:rStyle w:val="Tekstvantijdelijkeaanduiding"/>
            </w:rPr>
            <w:t>Klik hier als u een datum wilt invoeren.</w:t>
          </w:r>
        </w:p>
      </w:docPartBody>
    </w:docPart>
    <w:docPart>
      <w:docPartPr>
        <w:name w:val="48E362AD986C4A5B9391472DFACD8C9B"/>
        <w:category>
          <w:name w:val="Algemeen"/>
          <w:gallery w:val="placeholder"/>
        </w:category>
        <w:types>
          <w:type w:val="bbPlcHdr"/>
        </w:types>
        <w:behaviors>
          <w:behavior w:val="content"/>
        </w:behaviors>
        <w:guid w:val="{C83E6F1D-2CC7-4053-A9AD-19FA21D10B28}"/>
      </w:docPartPr>
      <w:docPartBody>
        <w:p w:rsidR="00000000" w:rsidRDefault="00CA5B81" w:rsidP="00CA5B81">
          <w:pPr>
            <w:pStyle w:val="48E362AD986C4A5B9391472DFACD8C9B"/>
          </w:pPr>
          <w:r w:rsidRPr="00B11BAB">
            <w:rPr>
              <w:rStyle w:val="Tekstvantijdelijkeaanduiding"/>
            </w:rPr>
            <w:t>Kies een item.</w:t>
          </w:r>
        </w:p>
      </w:docPartBody>
    </w:docPart>
    <w:docPart>
      <w:docPartPr>
        <w:name w:val="5C07F3ABA67E43888DD1CE7557006B7B"/>
        <w:category>
          <w:name w:val="Algemeen"/>
          <w:gallery w:val="placeholder"/>
        </w:category>
        <w:types>
          <w:type w:val="bbPlcHdr"/>
        </w:types>
        <w:behaviors>
          <w:behavior w:val="content"/>
        </w:behaviors>
        <w:guid w:val="{120989C7-D929-44B0-804E-568B8A0E2A4E}"/>
      </w:docPartPr>
      <w:docPartBody>
        <w:p w:rsidR="00000000" w:rsidRDefault="00CA5B81" w:rsidP="00CA5B81">
          <w:pPr>
            <w:pStyle w:val="5C07F3ABA67E43888DD1CE7557006B7B"/>
          </w:pPr>
          <w:r w:rsidRPr="008A6CDE">
            <w:rPr>
              <w:rStyle w:val="Tekstvantijdelijkeaanduiding"/>
            </w:rPr>
            <w:t>Klik hier als u een datum wilt invoeren.</w:t>
          </w:r>
        </w:p>
      </w:docPartBody>
    </w:docPart>
    <w:docPart>
      <w:docPartPr>
        <w:name w:val="9B0EC5AFC345476BAB735A93EEB7FA5A"/>
        <w:category>
          <w:name w:val="Algemeen"/>
          <w:gallery w:val="placeholder"/>
        </w:category>
        <w:types>
          <w:type w:val="bbPlcHdr"/>
        </w:types>
        <w:behaviors>
          <w:behavior w:val="content"/>
        </w:behaviors>
        <w:guid w:val="{7DE3C039-E91F-4941-9EA1-7A0B073DBC20}"/>
      </w:docPartPr>
      <w:docPartBody>
        <w:p w:rsidR="00000000" w:rsidRDefault="00CA5B81" w:rsidP="00CA5B81">
          <w:pPr>
            <w:pStyle w:val="9B0EC5AFC345476BAB735A93EEB7FA5A"/>
          </w:pPr>
          <w:r w:rsidRPr="00B11BAB">
            <w:rPr>
              <w:rStyle w:val="Tekstvantijdelijkeaanduiding"/>
            </w:rPr>
            <w:t>Kies een item.</w:t>
          </w:r>
        </w:p>
      </w:docPartBody>
    </w:docPart>
    <w:docPart>
      <w:docPartPr>
        <w:name w:val="7072E2EB1DDF4C32898A98F3DA55E3DA"/>
        <w:category>
          <w:name w:val="Algemeen"/>
          <w:gallery w:val="placeholder"/>
        </w:category>
        <w:types>
          <w:type w:val="bbPlcHdr"/>
        </w:types>
        <w:behaviors>
          <w:behavior w:val="content"/>
        </w:behaviors>
        <w:guid w:val="{5858C623-8B48-4793-BA73-3BF5B2324E29}"/>
      </w:docPartPr>
      <w:docPartBody>
        <w:p w:rsidR="00000000" w:rsidRDefault="00CA5B81" w:rsidP="00CA5B81">
          <w:pPr>
            <w:pStyle w:val="7072E2EB1DDF4C32898A98F3DA55E3DA"/>
          </w:pPr>
          <w:r w:rsidRPr="008A6CDE">
            <w:rPr>
              <w:rStyle w:val="Tekstvantijdelijkeaanduiding"/>
            </w:rPr>
            <w:t>Klik hier als u een datum wilt invoeren.</w:t>
          </w:r>
        </w:p>
      </w:docPartBody>
    </w:docPart>
    <w:docPart>
      <w:docPartPr>
        <w:name w:val="F23A1D20485540EF9E7DDA350E011825"/>
        <w:category>
          <w:name w:val="Algemeen"/>
          <w:gallery w:val="placeholder"/>
        </w:category>
        <w:types>
          <w:type w:val="bbPlcHdr"/>
        </w:types>
        <w:behaviors>
          <w:behavior w:val="content"/>
        </w:behaviors>
        <w:guid w:val="{5E9877C7-A752-4953-91CA-3257C9EBBE03}"/>
      </w:docPartPr>
      <w:docPartBody>
        <w:p w:rsidR="00000000" w:rsidRDefault="00CA5B81" w:rsidP="00CA5B81">
          <w:pPr>
            <w:pStyle w:val="F23A1D20485540EF9E7DDA350E011825"/>
          </w:pPr>
          <w:r w:rsidRPr="00B11BAB">
            <w:rPr>
              <w:rStyle w:val="Tekstvantijdelijkeaanduiding"/>
            </w:rPr>
            <w:t>Kies een item.</w:t>
          </w:r>
        </w:p>
      </w:docPartBody>
    </w:docPart>
    <w:docPart>
      <w:docPartPr>
        <w:name w:val="03987475AB5D4146BE63B49702CF811B"/>
        <w:category>
          <w:name w:val="Algemeen"/>
          <w:gallery w:val="placeholder"/>
        </w:category>
        <w:types>
          <w:type w:val="bbPlcHdr"/>
        </w:types>
        <w:behaviors>
          <w:behavior w:val="content"/>
        </w:behaviors>
        <w:guid w:val="{11959727-D16A-4319-8586-B831C10BEB74}"/>
      </w:docPartPr>
      <w:docPartBody>
        <w:p w:rsidR="00000000" w:rsidRDefault="00CA5B81" w:rsidP="00CA5B81">
          <w:pPr>
            <w:pStyle w:val="03987475AB5D4146BE63B49702CF811B"/>
          </w:pPr>
          <w:r w:rsidRPr="008A6CDE">
            <w:rPr>
              <w:rStyle w:val="Tekstvantijdelijkeaanduiding"/>
            </w:rPr>
            <w:t>Klik hier als u een datum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altName w:val="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42DD"/>
    <w:rsid w:val="00A942DD"/>
    <w:rsid w:val="00CA5B81"/>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CA5B81"/>
  </w:style>
  <w:style w:type="paragraph" w:customStyle="1" w:styleId="B5CDA7FF7E944FA0BE6630CD62878956">
    <w:name w:val="B5CDA7FF7E944FA0BE6630CD62878956"/>
  </w:style>
  <w:style w:type="paragraph" w:customStyle="1" w:styleId="58F9B9B385CE4DC28F8173D7BCE46D92">
    <w:name w:val="58F9B9B385CE4DC28F8173D7BCE46D92"/>
  </w:style>
  <w:style w:type="paragraph" w:customStyle="1" w:styleId="FE7EF8FFB50E483BB0F4D43F5CC94994">
    <w:name w:val="FE7EF8FFB50E483BB0F4D43F5CC94994"/>
    <w:rsid w:val="00CA5B81"/>
  </w:style>
  <w:style w:type="paragraph" w:customStyle="1" w:styleId="2FD4A8CDB4324FA2BAA2B3F4179B696A">
    <w:name w:val="2FD4A8CDB4324FA2BAA2B3F4179B696A"/>
    <w:rsid w:val="00CA5B81"/>
  </w:style>
  <w:style w:type="paragraph" w:customStyle="1" w:styleId="142C132A58AE437F82FD619BC2C16034">
    <w:name w:val="142C132A58AE437F82FD619BC2C16034"/>
    <w:rsid w:val="00CA5B81"/>
  </w:style>
  <w:style w:type="paragraph" w:customStyle="1" w:styleId="3835D30CDF1B4CF29B0E57DE7CF4A4BB">
    <w:name w:val="3835D30CDF1B4CF29B0E57DE7CF4A4BB"/>
    <w:rsid w:val="00CA5B81"/>
  </w:style>
  <w:style w:type="paragraph" w:customStyle="1" w:styleId="3010F302A3FF4605A98D9473F79E061B">
    <w:name w:val="3010F302A3FF4605A98D9473F79E061B"/>
    <w:rsid w:val="00CA5B81"/>
  </w:style>
  <w:style w:type="paragraph" w:customStyle="1" w:styleId="6CA4A5276D8D4D6A9D4CF7E3DD3A3A5F">
    <w:name w:val="6CA4A5276D8D4D6A9D4CF7E3DD3A3A5F"/>
    <w:rsid w:val="00CA5B81"/>
  </w:style>
  <w:style w:type="paragraph" w:customStyle="1" w:styleId="50B08AAAFB4B41E987156FB17B6D8D1B">
    <w:name w:val="50B08AAAFB4B41E987156FB17B6D8D1B"/>
    <w:rsid w:val="00A942DD"/>
  </w:style>
  <w:style w:type="paragraph" w:customStyle="1" w:styleId="6E9E4A4681114924B7491509C413CC82">
    <w:name w:val="6E9E4A4681114924B7491509C413CC82"/>
    <w:rsid w:val="00A942DD"/>
  </w:style>
  <w:style w:type="paragraph" w:customStyle="1" w:styleId="6DEBD6AD57CD4FE9B1577F31265B4D85">
    <w:name w:val="6DEBD6AD57CD4FE9B1577F31265B4D85"/>
    <w:rsid w:val="00A942DD"/>
  </w:style>
  <w:style w:type="paragraph" w:customStyle="1" w:styleId="E1C379D41E4B45B1BECB661FE2753EF0">
    <w:name w:val="E1C379D41E4B45B1BECB661FE2753EF0"/>
    <w:rsid w:val="00A942DD"/>
  </w:style>
  <w:style w:type="paragraph" w:customStyle="1" w:styleId="27A6EA747492431E905718B6DF87FF7E">
    <w:name w:val="27A6EA747492431E905718B6DF87FF7E"/>
    <w:rsid w:val="00A942DD"/>
  </w:style>
  <w:style w:type="paragraph" w:customStyle="1" w:styleId="2D4691CDE6EF411F9529D48724350292">
    <w:name w:val="2D4691CDE6EF411F9529D48724350292"/>
    <w:rsid w:val="00A942DD"/>
  </w:style>
  <w:style w:type="paragraph" w:customStyle="1" w:styleId="1AC6B386BF024AD4A686B549ED74939A">
    <w:name w:val="1AC6B386BF024AD4A686B549ED74939A"/>
    <w:rsid w:val="00A942DD"/>
  </w:style>
  <w:style w:type="paragraph" w:customStyle="1" w:styleId="064AB7728293461E8998B2867B68E884">
    <w:name w:val="064AB7728293461E8998B2867B68E884"/>
    <w:rsid w:val="00A942DD"/>
  </w:style>
  <w:style w:type="paragraph" w:customStyle="1" w:styleId="17B15284662F451C9CE617F2F06F5FD7">
    <w:name w:val="17B15284662F451C9CE617F2F06F5FD7"/>
    <w:rsid w:val="00CA5B81"/>
  </w:style>
  <w:style w:type="paragraph" w:customStyle="1" w:styleId="A7C88003ED9B4C9FBD1E65AD862101D3">
    <w:name w:val="A7C88003ED9B4C9FBD1E65AD862101D3"/>
    <w:rsid w:val="00CA5B81"/>
  </w:style>
  <w:style w:type="paragraph" w:customStyle="1" w:styleId="F5C8C05A8C9545F598B8B8CD95CB9B68">
    <w:name w:val="F5C8C05A8C9545F598B8B8CD95CB9B68"/>
    <w:rsid w:val="00CA5B81"/>
  </w:style>
  <w:style w:type="paragraph" w:customStyle="1" w:styleId="287953EE86664A948C9F09F3B4B76B42">
    <w:name w:val="287953EE86664A948C9F09F3B4B76B42"/>
    <w:rsid w:val="00CA5B81"/>
  </w:style>
  <w:style w:type="paragraph" w:customStyle="1" w:styleId="64EDD875238C46049867FBD215120D89">
    <w:name w:val="64EDD875238C46049867FBD215120D89"/>
    <w:rsid w:val="00CA5B81"/>
  </w:style>
  <w:style w:type="paragraph" w:customStyle="1" w:styleId="E783BED54B3A43CB95A4BFEC8EDFAA28">
    <w:name w:val="E783BED54B3A43CB95A4BFEC8EDFAA28"/>
    <w:rsid w:val="00CA5B81"/>
  </w:style>
  <w:style w:type="paragraph" w:customStyle="1" w:styleId="A60246A6B1B24E0893C99820354A0884">
    <w:name w:val="A60246A6B1B24E0893C99820354A0884"/>
    <w:rsid w:val="00CA5B81"/>
  </w:style>
  <w:style w:type="paragraph" w:customStyle="1" w:styleId="410B9609EBFA4A3D8FCD4923871A8354">
    <w:name w:val="410B9609EBFA4A3D8FCD4923871A8354"/>
    <w:rsid w:val="00CA5B81"/>
  </w:style>
  <w:style w:type="paragraph" w:customStyle="1" w:styleId="9A26FD0B8E4C45E5B65D9E1DE774D7FF">
    <w:name w:val="9A26FD0B8E4C45E5B65D9E1DE774D7FF"/>
    <w:rsid w:val="00CA5B81"/>
  </w:style>
  <w:style w:type="paragraph" w:customStyle="1" w:styleId="72EDF93ECC7F48FFBA70B3DA24120342">
    <w:name w:val="72EDF93ECC7F48FFBA70B3DA24120342"/>
    <w:rsid w:val="00CA5B81"/>
  </w:style>
  <w:style w:type="paragraph" w:customStyle="1" w:styleId="A9080176A18749B5A5DE2B92488C3DA9">
    <w:name w:val="A9080176A18749B5A5DE2B92488C3DA9"/>
    <w:rsid w:val="00CA5B81"/>
  </w:style>
  <w:style w:type="paragraph" w:customStyle="1" w:styleId="37575DE476E54CBD9FA4A16110294965">
    <w:name w:val="37575DE476E54CBD9FA4A16110294965"/>
    <w:rsid w:val="00CA5B81"/>
  </w:style>
  <w:style w:type="paragraph" w:customStyle="1" w:styleId="48E362AD986C4A5B9391472DFACD8C9B">
    <w:name w:val="48E362AD986C4A5B9391472DFACD8C9B"/>
    <w:rsid w:val="00CA5B81"/>
  </w:style>
  <w:style w:type="paragraph" w:customStyle="1" w:styleId="5C07F3ABA67E43888DD1CE7557006B7B">
    <w:name w:val="5C07F3ABA67E43888DD1CE7557006B7B"/>
    <w:rsid w:val="00CA5B81"/>
  </w:style>
  <w:style w:type="paragraph" w:customStyle="1" w:styleId="9B0EC5AFC345476BAB735A93EEB7FA5A">
    <w:name w:val="9B0EC5AFC345476BAB735A93EEB7FA5A"/>
    <w:rsid w:val="00CA5B81"/>
  </w:style>
  <w:style w:type="paragraph" w:customStyle="1" w:styleId="7072E2EB1DDF4C32898A98F3DA55E3DA">
    <w:name w:val="7072E2EB1DDF4C32898A98F3DA55E3DA"/>
    <w:rsid w:val="00CA5B81"/>
  </w:style>
  <w:style w:type="paragraph" w:customStyle="1" w:styleId="F23A1D20485540EF9E7DDA350E011825">
    <w:name w:val="F23A1D20485540EF9E7DDA350E011825"/>
    <w:rsid w:val="00CA5B81"/>
  </w:style>
  <w:style w:type="paragraph" w:customStyle="1" w:styleId="03987475AB5D4146BE63B49702CF811B">
    <w:name w:val="03987475AB5D4146BE63B49702CF811B"/>
    <w:rsid w:val="00CA5B8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Kantoorthema">
  <a:themeElements>
    <a:clrScheme name="Gemeente Amsterdam">
      <a:dk1>
        <a:sysClr val="windowText" lastClr="000000"/>
      </a:dk1>
      <a:lt1>
        <a:srgbClr val="FFFFFF"/>
      </a:lt1>
      <a:dk2>
        <a:srgbClr val="FF0000"/>
      </a:dk2>
      <a:lt2>
        <a:srgbClr val="E5E5E5"/>
      </a:lt2>
      <a:accent1>
        <a:srgbClr val="FF6A08"/>
      </a:accent1>
      <a:accent2>
        <a:srgbClr val="F6B400"/>
      </a:accent2>
      <a:accent3>
        <a:srgbClr val="5ABD00"/>
      </a:accent3>
      <a:accent4>
        <a:srgbClr val="00A4B4"/>
      </a:accent4>
      <a:accent5>
        <a:srgbClr val="0059CD"/>
      </a:accent5>
      <a:accent6>
        <a:srgbClr val="73107B"/>
      </a:accent6>
      <a:hlink>
        <a:srgbClr val="666666"/>
      </a:hlink>
      <a:folHlink>
        <a:srgbClr val="999999"/>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062405B11BF7C4797729411A5C85538" ma:contentTypeVersion="5" ma:contentTypeDescription="Een nieuw document maken." ma:contentTypeScope="" ma:versionID="4d622e38eb2c4d85a02e15b8e3ee4141">
  <xsd:schema xmlns:xsd="http://www.w3.org/2001/XMLSchema" xmlns:xs="http://www.w3.org/2001/XMLSchema" xmlns:p="http://schemas.microsoft.com/office/2006/metadata/properties" xmlns:ns2="3eb14262-079f-4a38-9f2f-8fb80692932e" targetNamespace="http://schemas.microsoft.com/office/2006/metadata/properties" ma:root="true" ma:fieldsID="d1bdc39a837a4d34ca4c80c130797d6d" ns2:_="">
    <xsd:import namespace="3eb14262-079f-4a38-9f2f-8fb80692932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eb14262-079f-4a38-9f2f-8fb8069293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7BA33C2D-4119-4D89-9FC2-C421083EA211}">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3eb14262-079f-4a38-9f2f-8fb80692932e"/>
    <ds:schemaRef ds:uri="http://purl.org/dc/term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0C188820-5290-4007-9F28-7CB757A276C3}">
  <ds:schemaRefs>
    <ds:schemaRef ds:uri="http://schemas.microsoft.com/sharepoint/v3/contenttype/forms"/>
  </ds:schemaRefs>
</ds:datastoreItem>
</file>

<file path=customXml/itemProps3.xml><?xml version="1.0" encoding="utf-8"?>
<ds:datastoreItem xmlns:ds="http://schemas.openxmlformats.org/officeDocument/2006/customXml" ds:itemID="{97B28680-E7B6-4327-9F9B-39CBC0452A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eb14262-079f-4a38-9f2f-8fb8069293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0C916C0-0D19-4C9F-8FEB-96EBD15D32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190717 VG plan ontwerpfase IB Amsterdam in huisstijl</Template>
  <TotalTime>59</TotalTime>
  <Pages>32</Pages>
  <Words>4059</Words>
  <Characters>22326</Characters>
  <Application>Microsoft Office Word</Application>
  <DocSecurity>0</DocSecurity>
  <Lines>186</Lines>
  <Paragraphs>52</Paragraphs>
  <ScaleCrop>false</ScaleCrop>
  <HeadingPairs>
    <vt:vector size="2" baseType="variant">
      <vt:variant>
        <vt:lpstr>Titel</vt:lpstr>
      </vt:variant>
      <vt:variant>
        <vt:i4>1</vt:i4>
      </vt:variant>
    </vt:vector>
  </HeadingPairs>
  <TitlesOfParts>
    <vt:vector size="1" baseType="lpstr">
      <vt:lpstr>Rapport</vt:lpstr>
    </vt:vector>
  </TitlesOfParts>
  <Company>Stadsdeel ZuidOost</Company>
  <LinksUpToDate>false</LinksUpToDate>
  <CharactersWithSpaces>26333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Stephan Jonker</dc:creator>
  <cp:lastModifiedBy>Stephan Jonker</cp:lastModifiedBy>
  <cp:revision>39</cp:revision>
  <cp:lastPrinted>2021-11-15T12:13:00Z</cp:lastPrinted>
  <dcterms:created xsi:type="dcterms:W3CDTF">2021-11-15T08:21:00Z</dcterms:created>
  <dcterms:modified xsi:type="dcterms:W3CDTF">2021-11-15T12:14:00Z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0x0101008062405B11BF7C4797729411A5C85538</vt:lpwstr>
  </property>
</Properties>
</file>